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772" w:rsidRPr="00CA6B18" w:rsidRDefault="00A96772" w:rsidP="00435EE1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A96772" w:rsidRPr="00120846" w:rsidRDefault="00A96772" w:rsidP="00E87A15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val="kk-KZ"/>
        </w:rPr>
        <w:t>ҚАЗАҚСТАН РЕСПУБЛИКАСЫ бІЛІМ ЖӘНЕ ҒЫЛЫМ МИНИСТРЛІГІ</w:t>
      </w:r>
    </w:p>
    <w:tbl>
      <w:tblPr>
        <w:tblW w:w="0" w:type="auto"/>
        <w:tblLook w:val="00A0"/>
      </w:tblPr>
      <w:tblGrid>
        <w:gridCol w:w="3926"/>
        <w:gridCol w:w="5788"/>
      </w:tblGrid>
      <w:tr w:rsidR="00A96772" w:rsidRPr="00120846" w:rsidTr="009A4A3A">
        <w:trPr>
          <w:trHeight w:val="1472"/>
        </w:trPr>
        <w:tc>
          <w:tcPr>
            <w:tcW w:w="3936" w:type="dxa"/>
          </w:tcPr>
          <w:p w:rsidR="00A96772" w:rsidRPr="00120846" w:rsidRDefault="00A96772" w:rsidP="009A4A3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4587">
              <w:rPr>
                <w:rFonts w:ascii="Times New Roman" w:hAnsi="Times New Roman"/>
                <w:b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155.25pt;height:68.25pt;visibility:visible">
                  <v:imagedata r:id="rId7" o:title=""/>
                </v:shape>
              </w:pict>
            </w:r>
          </w:p>
        </w:tc>
        <w:tc>
          <w:tcPr>
            <w:tcW w:w="5850" w:type="dxa"/>
          </w:tcPr>
          <w:p w:rsidR="00A96772" w:rsidRPr="00120846" w:rsidRDefault="00A96772" w:rsidP="009A4A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A96772" w:rsidRDefault="00A96772" w:rsidP="009A4A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М. ӘУЕЗОВ атындағы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ңтүстік 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>азақстан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>университеті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A96772" w:rsidRPr="009D2E57" w:rsidRDefault="00A96772" w:rsidP="009A4A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2E5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Коммерциялық емес а</w:t>
            </w:r>
            <w:r w:rsidRPr="009D2E57">
              <w:rPr>
                <w:rFonts w:ascii="Times New Roman" w:hAnsi="Times New Roman"/>
                <w:color w:val="000000"/>
                <w:sz w:val="28"/>
                <w:szCs w:val="28"/>
              </w:rPr>
              <w:t>кционер</w:t>
            </w:r>
            <w:r w:rsidRPr="009D2E5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лік қоғам </w:t>
            </w:r>
            <w:r w:rsidRPr="009D2E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A96772" w:rsidRPr="00E87A15" w:rsidRDefault="00A96772" w:rsidP="00435EE1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A96772" w:rsidRPr="00787274" w:rsidRDefault="00A96772" w:rsidP="00435EE1">
      <w:pPr>
        <w:spacing w:after="0" w:line="12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A96772" w:rsidRPr="00787274" w:rsidRDefault="00A96772" w:rsidP="00435EE1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 xml:space="preserve">Оқу әдістемелік Кеңес мәжілісі </w:t>
      </w:r>
    </w:p>
    <w:p w:rsidR="00A96772" w:rsidRPr="00787274" w:rsidRDefault="00A96772" w:rsidP="00435EE1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№___</w:t>
      </w:r>
      <w:r w:rsidRPr="00787274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Pr="00787274">
        <w:rPr>
          <w:rFonts w:ascii="Times New Roman" w:hAnsi="Times New Roman"/>
          <w:b/>
          <w:sz w:val="28"/>
          <w:szCs w:val="28"/>
          <w:lang w:val="kk-KZ"/>
        </w:rPr>
        <w:t>хаттамасынан</w:t>
      </w:r>
    </w:p>
    <w:p w:rsidR="00A96772" w:rsidRPr="00787274" w:rsidRDefault="00A96772" w:rsidP="00435EE1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A96772" w:rsidRPr="00787274" w:rsidRDefault="00A96772" w:rsidP="00435EE1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«____»_____20</w:t>
      </w:r>
      <w:r>
        <w:rPr>
          <w:rFonts w:ascii="Times New Roman" w:hAnsi="Times New Roman"/>
          <w:b/>
          <w:sz w:val="28"/>
          <w:szCs w:val="28"/>
          <w:lang w:val="kk-KZ"/>
        </w:rPr>
        <w:t>21</w:t>
      </w:r>
      <w:r w:rsidRPr="00787274">
        <w:rPr>
          <w:rFonts w:ascii="Times New Roman" w:hAnsi="Times New Roman"/>
          <w:b/>
          <w:sz w:val="28"/>
          <w:szCs w:val="28"/>
          <w:lang w:val="kk-KZ"/>
        </w:rPr>
        <w:t xml:space="preserve"> ж.    </w:t>
      </w:r>
    </w:p>
    <w:p w:rsidR="00A96772" w:rsidRPr="00787274" w:rsidRDefault="00A96772" w:rsidP="00435EE1">
      <w:pPr>
        <w:spacing w:after="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A96772" w:rsidRPr="00787274" w:rsidRDefault="00A96772" w:rsidP="00435E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87274">
        <w:rPr>
          <w:rFonts w:ascii="Times New Roman" w:hAnsi="Times New Roman"/>
          <w:sz w:val="24"/>
          <w:szCs w:val="24"/>
          <w:lang w:val="kk-KZ"/>
        </w:rPr>
        <w:tab/>
      </w:r>
      <w:r w:rsidRPr="00787274">
        <w:rPr>
          <w:rFonts w:ascii="Times New Roman" w:hAnsi="Times New Roman"/>
          <w:sz w:val="24"/>
          <w:szCs w:val="24"/>
          <w:lang w:val="kk-KZ"/>
        </w:rPr>
        <w:tab/>
      </w:r>
      <w:r w:rsidRPr="00787274">
        <w:rPr>
          <w:rFonts w:ascii="Times New Roman" w:hAnsi="Times New Roman"/>
          <w:sz w:val="24"/>
          <w:szCs w:val="24"/>
          <w:lang w:val="kk-KZ"/>
        </w:rPr>
        <w:tab/>
      </w:r>
      <w:r w:rsidRPr="00787274">
        <w:rPr>
          <w:rFonts w:ascii="Times New Roman" w:hAnsi="Times New Roman"/>
          <w:sz w:val="24"/>
          <w:szCs w:val="24"/>
          <w:lang w:val="kk-KZ"/>
        </w:rPr>
        <w:tab/>
        <w:t xml:space="preserve">          </w:t>
      </w:r>
    </w:p>
    <w:p w:rsidR="00A96772" w:rsidRPr="009B2706" w:rsidRDefault="00A96772" w:rsidP="0085190E">
      <w:pPr>
        <w:pStyle w:val="NoSpacing"/>
        <w:jc w:val="both"/>
        <w:rPr>
          <w:rFonts w:ascii="Times New Roman" w:hAnsi="Times New Roman"/>
          <w:sz w:val="28"/>
          <w:szCs w:val="28"/>
          <w:lang w:val="kk-KZ"/>
        </w:rPr>
      </w:pPr>
      <w:r w:rsidRPr="00F0057A">
        <w:rPr>
          <w:rFonts w:ascii="Times New Roman" w:hAnsi="Times New Roman"/>
          <w:b/>
          <w:sz w:val="28"/>
          <w:szCs w:val="28"/>
          <w:lang w:val="kk-KZ"/>
        </w:rPr>
        <w:t>Тыңдалды</w:t>
      </w:r>
      <w:r w:rsidRPr="00F0057A">
        <w:rPr>
          <w:rFonts w:ascii="Times New Roman" w:hAnsi="Times New Roman"/>
          <w:sz w:val="28"/>
          <w:szCs w:val="28"/>
          <w:lang w:val="kk-KZ"/>
        </w:rPr>
        <w:t xml:space="preserve">:  </w:t>
      </w:r>
      <w:r>
        <w:rPr>
          <w:rFonts w:ascii="Times New Roman" w:hAnsi="Times New Roman"/>
          <w:sz w:val="28"/>
          <w:szCs w:val="28"/>
          <w:lang w:val="kk-KZ"/>
        </w:rPr>
        <w:t>Әдістемелік қамтамасыз ету бөлімінің жетекшісі</w:t>
      </w:r>
      <w:r w:rsidRPr="009B2706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Хамитова Б.М.</w:t>
      </w:r>
      <w:r w:rsidRPr="009B2706">
        <w:rPr>
          <w:rFonts w:ascii="Times New Roman" w:hAnsi="Times New Roman"/>
          <w:sz w:val="28"/>
          <w:szCs w:val="28"/>
          <w:lang w:val="kk-KZ"/>
        </w:rPr>
        <w:t xml:space="preserve"> «</w:t>
      </w:r>
      <w:r w:rsidRPr="007879E6">
        <w:rPr>
          <w:rFonts w:ascii="Times New Roman" w:hAnsi="Times New Roman"/>
          <w:sz w:val="28"/>
          <w:szCs w:val="28"/>
          <w:lang w:val="kk-KZ" w:eastAsia="ko-KR"/>
        </w:rPr>
        <w:t>Құрылыс материалдары, бұйымдары мен конструкцияларының технологиясы</w:t>
      </w:r>
      <w:r w:rsidRPr="009B2706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A62DA">
        <w:rPr>
          <w:rFonts w:ascii="Times New Roman" w:hAnsi="Times New Roman"/>
          <w:sz w:val="28"/>
          <w:szCs w:val="28"/>
          <w:lang w:val="kk-KZ"/>
        </w:rPr>
        <w:t>кафедрасының   доцент</w:t>
      </w:r>
      <w:r>
        <w:rPr>
          <w:rFonts w:ascii="Times New Roman" w:hAnsi="Times New Roman"/>
          <w:sz w:val="28"/>
          <w:szCs w:val="28"/>
          <w:lang w:val="kk-KZ"/>
        </w:rPr>
        <w:t>тері</w:t>
      </w:r>
      <w:r w:rsidRPr="00DA62D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879E6">
        <w:rPr>
          <w:rFonts w:ascii="Times New Roman" w:hAnsi="Times New Roman"/>
          <w:sz w:val="28"/>
          <w:szCs w:val="36"/>
          <w:lang w:val="kk-KZ"/>
        </w:rPr>
        <w:t xml:space="preserve">Көпжасаров Б.Т., </w:t>
      </w:r>
      <w:r>
        <w:rPr>
          <w:rFonts w:ascii="Times New Roman" w:hAnsi="Times New Roman"/>
          <w:sz w:val="28"/>
          <w:szCs w:val="36"/>
          <w:lang w:val="kk-KZ"/>
        </w:rPr>
        <w:t>оқытушысы Жүсіпбеков Ә.Қ.</w:t>
      </w:r>
      <w:r>
        <w:rPr>
          <w:rFonts w:ascii="Times New Roman" w:hAnsi="Times New Roman"/>
          <w:b/>
          <w:sz w:val="28"/>
          <w:szCs w:val="36"/>
          <w:lang w:val="kk-KZ"/>
        </w:rPr>
        <w:t xml:space="preserve"> </w:t>
      </w:r>
      <w:r>
        <w:rPr>
          <w:rFonts w:ascii="Times New Roman" w:hAnsi="Times New Roman"/>
          <w:sz w:val="28"/>
          <w:szCs w:val="36"/>
          <w:lang w:val="kk-KZ"/>
        </w:rPr>
        <w:t xml:space="preserve">және аға </w:t>
      </w:r>
      <w:r w:rsidRPr="007879E6">
        <w:rPr>
          <w:rFonts w:ascii="Times New Roman" w:hAnsi="Times New Roman"/>
          <w:sz w:val="28"/>
          <w:szCs w:val="36"/>
          <w:lang w:val="kk-KZ"/>
        </w:rPr>
        <w:t>Сузев Н.А.</w:t>
      </w:r>
      <w:r>
        <w:rPr>
          <w:rFonts w:ascii="Times New Roman" w:hAnsi="Times New Roman"/>
          <w:sz w:val="28"/>
          <w:szCs w:val="36"/>
          <w:lang w:val="kk-KZ"/>
        </w:rPr>
        <w:t xml:space="preserve"> </w:t>
      </w:r>
      <w:r w:rsidRPr="009B2706">
        <w:rPr>
          <w:rFonts w:ascii="Times New Roman" w:hAnsi="Times New Roman"/>
          <w:sz w:val="28"/>
          <w:szCs w:val="28"/>
          <w:lang w:val="kk-KZ"/>
        </w:rPr>
        <w:t xml:space="preserve">дайындаған </w:t>
      </w:r>
      <w:r>
        <w:rPr>
          <w:rFonts w:ascii="Times New Roman" w:hAnsi="Times New Roman"/>
          <w:sz w:val="28"/>
          <w:szCs w:val="28"/>
          <w:lang w:val="kk-KZ" w:eastAsia="ko-KR"/>
        </w:rPr>
        <w:t xml:space="preserve">6В07340 </w:t>
      </w:r>
      <w:r w:rsidRPr="00943255">
        <w:rPr>
          <w:rFonts w:ascii="Times New Roman" w:hAnsi="Times New Roman"/>
          <w:sz w:val="28"/>
          <w:szCs w:val="28"/>
          <w:lang w:val="kk-KZ"/>
        </w:rPr>
        <w:t xml:space="preserve">– «Құрылыс материалдары, бұйымдары және конструкцияларын өндіру» </w:t>
      </w:r>
      <w:r>
        <w:rPr>
          <w:rFonts w:ascii="Times New Roman" w:hAnsi="Times New Roman"/>
          <w:sz w:val="28"/>
          <w:szCs w:val="28"/>
          <w:lang w:val="kk-KZ"/>
        </w:rPr>
        <w:t xml:space="preserve">Білім беру бағдарламалары бойынша 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студенттеріне </w:t>
      </w:r>
      <w:r>
        <w:rPr>
          <w:rFonts w:ascii="Times New Roman" w:hAnsi="Times New Roman"/>
          <w:sz w:val="28"/>
          <w:szCs w:val="28"/>
          <w:lang w:val="kk-KZ"/>
        </w:rPr>
        <w:t xml:space="preserve">арналған </w:t>
      </w:r>
      <w:r w:rsidRPr="00423BF5">
        <w:rPr>
          <w:rFonts w:ascii="Times New Roman" w:hAnsi="Times New Roman"/>
          <w:sz w:val="28"/>
          <w:szCs w:val="28"/>
          <w:lang w:val="kk-KZ"/>
        </w:rPr>
        <w:t>«</w:t>
      </w:r>
      <w:r w:rsidRPr="00534CBD">
        <w:rPr>
          <w:rFonts w:ascii="Times New Roman" w:hAnsi="Times New Roman"/>
          <w:sz w:val="28"/>
          <w:szCs w:val="28"/>
          <w:lang w:val="kk-KZ"/>
        </w:rPr>
        <w:t>Құрылыс материалдары өндірісі бойынша кәсіпорындары жобалау пәнінен оқу құралы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» </w:t>
      </w:r>
      <w:r>
        <w:rPr>
          <w:rFonts w:ascii="Times New Roman" w:hAnsi="Times New Roman"/>
          <w:sz w:val="28"/>
          <w:szCs w:val="28"/>
          <w:lang w:val="kk-KZ"/>
        </w:rPr>
        <w:t xml:space="preserve">оқу құралы 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(көлемі </w:t>
      </w:r>
      <w:r>
        <w:rPr>
          <w:rFonts w:ascii="Times New Roman" w:hAnsi="Times New Roman"/>
          <w:sz w:val="28"/>
          <w:szCs w:val="28"/>
          <w:lang w:val="kk-KZ"/>
        </w:rPr>
        <w:t>5,6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 б.т.) </w:t>
      </w:r>
      <w:r w:rsidRPr="00F0057A">
        <w:rPr>
          <w:rFonts w:ascii="Times New Roman" w:hAnsi="Times New Roman"/>
          <w:sz w:val="28"/>
          <w:szCs w:val="28"/>
          <w:lang w:val="kk-KZ"/>
        </w:rPr>
        <w:t xml:space="preserve">басылымға ұсыну. </w:t>
      </w:r>
    </w:p>
    <w:p w:rsidR="00A96772" w:rsidRDefault="00A96772" w:rsidP="00435EE1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96772" w:rsidRPr="00F0057A" w:rsidRDefault="00A96772" w:rsidP="00435EE1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0057A">
        <w:rPr>
          <w:rFonts w:ascii="Times New Roman" w:hAnsi="Times New Roman"/>
          <w:b/>
          <w:sz w:val="28"/>
          <w:szCs w:val="28"/>
          <w:lang w:val="kk-KZ"/>
        </w:rPr>
        <w:t xml:space="preserve">Қаулы етілді : </w:t>
      </w:r>
    </w:p>
    <w:p w:rsidR="00A96772" w:rsidRPr="006E518E" w:rsidRDefault="00A96772" w:rsidP="00435EE1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0057A">
        <w:rPr>
          <w:rFonts w:ascii="Times New Roman" w:hAnsi="Times New Roman"/>
          <w:sz w:val="28"/>
          <w:szCs w:val="28"/>
          <w:lang w:val="kk-KZ"/>
        </w:rPr>
        <w:t>1.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B2706">
        <w:rPr>
          <w:rFonts w:ascii="Times New Roman" w:hAnsi="Times New Roman"/>
          <w:sz w:val="28"/>
          <w:szCs w:val="28"/>
          <w:lang w:val="kk-KZ"/>
        </w:rPr>
        <w:t>«</w:t>
      </w:r>
      <w:r w:rsidRPr="007879E6">
        <w:rPr>
          <w:rFonts w:ascii="Times New Roman" w:hAnsi="Times New Roman"/>
          <w:sz w:val="28"/>
          <w:szCs w:val="28"/>
          <w:lang w:val="kk-KZ" w:eastAsia="ko-KR"/>
        </w:rPr>
        <w:t>Құрылыс материалдары, бұйымдары мен конструкцияларының технологиясы</w:t>
      </w:r>
      <w:r w:rsidRPr="009B2706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A62DA">
        <w:rPr>
          <w:rFonts w:ascii="Times New Roman" w:hAnsi="Times New Roman"/>
          <w:sz w:val="28"/>
          <w:szCs w:val="28"/>
          <w:lang w:val="kk-KZ"/>
        </w:rPr>
        <w:t>кафедрасының   доцент</w:t>
      </w:r>
      <w:r>
        <w:rPr>
          <w:rFonts w:ascii="Times New Roman" w:hAnsi="Times New Roman"/>
          <w:sz w:val="28"/>
          <w:szCs w:val="28"/>
          <w:lang w:val="kk-KZ"/>
        </w:rPr>
        <w:t>тері</w:t>
      </w:r>
      <w:r w:rsidRPr="00DA62D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879E6">
        <w:rPr>
          <w:rFonts w:ascii="Times New Roman" w:hAnsi="Times New Roman"/>
          <w:sz w:val="28"/>
          <w:szCs w:val="36"/>
          <w:lang w:val="kk-KZ"/>
        </w:rPr>
        <w:t xml:space="preserve">Көпжасаров Б.Т., </w:t>
      </w:r>
      <w:r>
        <w:rPr>
          <w:rFonts w:ascii="Times New Roman" w:hAnsi="Times New Roman"/>
          <w:sz w:val="28"/>
          <w:szCs w:val="36"/>
          <w:lang w:val="kk-KZ"/>
        </w:rPr>
        <w:t>аға оқытушысы Жүсіпбеков Ә.Қ.</w:t>
      </w:r>
      <w:r w:rsidRPr="007879E6">
        <w:rPr>
          <w:rFonts w:ascii="Times New Roman" w:hAnsi="Times New Roman"/>
          <w:b/>
          <w:sz w:val="28"/>
          <w:szCs w:val="36"/>
          <w:lang w:val="kk-KZ"/>
        </w:rPr>
        <w:t xml:space="preserve">  </w:t>
      </w:r>
      <w:r>
        <w:rPr>
          <w:rFonts w:ascii="Times New Roman" w:hAnsi="Times New Roman"/>
          <w:sz w:val="28"/>
          <w:szCs w:val="36"/>
          <w:lang w:val="kk-KZ"/>
        </w:rPr>
        <w:t xml:space="preserve">және </w:t>
      </w:r>
      <w:r w:rsidRPr="007879E6">
        <w:rPr>
          <w:rFonts w:ascii="Times New Roman" w:hAnsi="Times New Roman"/>
          <w:sz w:val="28"/>
          <w:szCs w:val="36"/>
          <w:lang w:val="kk-KZ"/>
        </w:rPr>
        <w:t>Сузев Н.А.</w:t>
      </w:r>
      <w:r>
        <w:rPr>
          <w:rFonts w:ascii="Times New Roman" w:hAnsi="Times New Roman"/>
          <w:sz w:val="28"/>
          <w:szCs w:val="36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дайындаған </w:t>
      </w:r>
      <w:r>
        <w:rPr>
          <w:rFonts w:ascii="Times New Roman" w:hAnsi="Times New Roman"/>
          <w:sz w:val="28"/>
          <w:szCs w:val="28"/>
          <w:lang w:val="kk-KZ" w:eastAsia="ko-KR"/>
        </w:rPr>
        <w:t xml:space="preserve">6В07340 </w:t>
      </w:r>
      <w:r w:rsidRPr="00943255">
        <w:rPr>
          <w:rFonts w:ascii="Times New Roman" w:hAnsi="Times New Roman"/>
          <w:sz w:val="28"/>
          <w:szCs w:val="28"/>
          <w:lang w:val="kk-KZ"/>
        </w:rPr>
        <w:t xml:space="preserve">– «Құрылыс материалдары, бұйымдары және конструкцияларын өндіру» </w:t>
      </w:r>
      <w:r>
        <w:rPr>
          <w:rFonts w:ascii="Times New Roman" w:hAnsi="Times New Roman"/>
          <w:sz w:val="28"/>
          <w:szCs w:val="28"/>
          <w:lang w:val="kk-KZ"/>
        </w:rPr>
        <w:t xml:space="preserve">Білім беру бағдарламалары бойынша 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студенттеріне </w:t>
      </w:r>
      <w:r>
        <w:rPr>
          <w:rFonts w:ascii="Times New Roman" w:hAnsi="Times New Roman"/>
          <w:sz w:val="28"/>
          <w:szCs w:val="28"/>
          <w:lang w:val="kk-KZ"/>
        </w:rPr>
        <w:t xml:space="preserve">арналған </w:t>
      </w:r>
      <w:r w:rsidRPr="00423BF5">
        <w:rPr>
          <w:rFonts w:ascii="Times New Roman" w:hAnsi="Times New Roman"/>
          <w:sz w:val="28"/>
          <w:szCs w:val="28"/>
          <w:lang w:val="kk-KZ"/>
        </w:rPr>
        <w:t>«</w:t>
      </w:r>
      <w:r w:rsidRPr="00534CBD">
        <w:rPr>
          <w:rFonts w:ascii="Times New Roman" w:hAnsi="Times New Roman"/>
          <w:sz w:val="28"/>
          <w:szCs w:val="28"/>
          <w:lang w:val="kk-KZ"/>
        </w:rPr>
        <w:t>Құрылыс материалдары өндірісі бойынша кәсіпорындары жобалау пәнінен оқу құралы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» </w:t>
      </w:r>
      <w:r>
        <w:rPr>
          <w:rFonts w:ascii="Times New Roman" w:hAnsi="Times New Roman"/>
          <w:sz w:val="28"/>
          <w:szCs w:val="28"/>
          <w:lang w:val="kk-KZ"/>
        </w:rPr>
        <w:t>оқу құралы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 (көлемі </w:t>
      </w:r>
      <w:r>
        <w:rPr>
          <w:rFonts w:ascii="Times New Roman" w:hAnsi="Times New Roman"/>
          <w:sz w:val="28"/>
          <w:szCs w:val="28"/>
          <w:lang w:val="kk-KZ"/>
        </w:rPr>
        <w:t>5,6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 б.т.)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0057A">
        <w:rPr>
          <w:rFonts w:ascii="Times New Roman" w:hAnsi="Times New Roman"/>
          <w:sz w:val="28"/>
          <w:szCs w:val="28"/>
          <w:lang w:val="kk-KZ"/>
        </w:rPr>
        <w:t>басылымға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0057A">
        <w:rPr>
          <w:rFonts w:ascii="Times New Roman" w:hAnsi="Times New Roman"/>
          <w:sz w:val="28"/>
          <w:szCs w:val="28"/>
          <w:lang w:val="kk-KZ"/>
        </w:rPr>
        <w:t xml:space="preserve">ұсынылсын. </w:t>
      </w:r>
    </w:p>
    <w:p w:rsidR="00A96772" w:rsidRDefault="00A96772" w:rsidP="00435EE1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96772" w:rsidRPr="00F0057A" w:rsidRDefault="00A96772" w:rsidP="00435EE1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96772" w:rsidRPr="00787274" w:rsidRDefault="00A96772" w:rsidP="00435EE1">
      <w:pPr>
        <w:pStyle w:val="NoSpacing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A96772" w:rsidRPr="0040262A" w:rsidRDefault="00A96772" w:rsidP="00435EE1">
      <w:pPr>
        <w:pStyle w:val="NoSpacing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0262A">
        <w:rPr>
          <w:rFonts w:ascii="Times New Roman" w:hAnsi="Times New Roman"/>
          <w:b/>
          <w:sz w:val="28"/>
          <w:szCs w:val="28"/>
          <w:lang w:val="kk-KZ"/>
        </w:rPr>
        <w:t>ОӘК төрағасы</w:t>
      </w:r>
      <w:r w:rsidRPr="0040262A">
        <w:rPr>
          <w:rFonts w:ascii="Times New Roman" w:hAnsi="Times New Roman"/>
          <w:b/>
          <w:sz w:val="28"/>
          <w:szCs w:val="28"/>
          <w:lang w:val="kk-KZ"/>
        </w:rPr>
        <w:tab/>
      </w:r>
      <w:r w:rsidRPr="0040262A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Р.Д. Абишева</w:t>
      </w:r>
    </w:p>
    <w:p w:rsidR="00A96772" w:rsidRPr="00787274" w:rsidRDefault="00A96772" w:rsidP="00435E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96772" w:rsidRPr="00787274" w:rsidRDefault="00A96772" w:rsidP="00435E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96772" w:rsidRPr="00787274" w:rsidRDefault="00A96772" w:rsidP="00435E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ОӘК хатшысы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Д.А.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k-KZ"/>
        </w:rPr>
        <w:t>Куланова</w:t>
      </w:r>
    </w:p>
    <w:p w:rsidR="00A96772" w:rsidRPr="00787274" w:rsidRDefault="00A96772" w:rsidP="00435EE1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A96772" w:rsidRDefault="00A96772" w:rsidP="00926BD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A96772" w:rsidRPr="00B920AB" w:rsidRDefault="00A96772" w:rsidP="0085190E">
      <w:pPr>
        <w:pStyle w:val="Heading1"/>
        <w:rPr>
          <w:rFonts w:ascii="Times New Roman" w:hAnsi="Times New Roman"/>
          <w:szCs w:val="24"/>
          <w:lang w:val="ru-RU"/>
        </w:rPr>
      </w:pPr>
      <w:r w:rsidRPr="00B920AB">
        <w:rPr>
          <w:rFonts w:ascii="Times New Roman" w:hAnsi="Times New Roman"/>
          <w:szCs w:val="24"/>
        </w:rPr>
        <w:t>Ф.</w:t>
      </w:r>
      <w:r w:rsidRPr="00B920AB">
        <w:rPr>
          <w:rFonts w:ascii="Times New Roman" w:hAnsi="Times New Roman"/>
          <w:szCs w:val="24"/>
          <w:lang w:val="ru-RU"/>
        </w:rPr>
        <w:t>4.</w:t>
      </w:r>
      <w:r w:rsidRPr="00B920AB">
        <w:rPr>
          <w:rFonts w:ascii="Times New Roman" w:hAnsi="Times New Roman"/>
          <w:szCs w:val="24"/>
        </w:rPr>
        <w:t>03-05</w:t>
      </w:r>
    </w:p>
    <w:tbl>
      <w:tblPr>
        <w:tblW w:w="9360" w:type="dxa"/>
        <w:tblInd w:w="108" w:type="dxa"/>
        <w:tblLayout w:type="fixed"/>
        <w:tblLook w:val="00A0"/>
      </w:tblPr>
      <w:tblGrid>
        <w:gridCol w:w="3780"/>
        <w:gridCol w:w="1440"/>
        <w:gridCol w:w="4140"/>
      </w:tblGrid>
      <w:tr w:rsidR="00A96772" w:rsidRPr="0085190E" w:rsidTr="00D92672">
        <w:tc>
          <w:tcPr>
            <w:tcW w:w="3780" w:type="dxa"/>
          </w:tcPr>
          <w:p w:rsidR="00A96772" w:rsidRPr="00B920AB" w:rsidRDefault="00A96772" w:rsidP="00851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val="kk-KZ"/>
              </w:rPr>
            </w:pPr>
            <w:r w:rsidRPr="00B920AB">
              <w:rPr>
                <w:rFonts w:ascii="Times New Roman" w:hAnsi="Times New Roman"/>
                <w:b/>
                <w:sz w:val="28"/>
              </w:rPr>
              <w:t>КЕА</w:t>
            </w:r>
            <w:r w:rsidRPr="00B920AB">
              <w:rPr>
                <w:rFonts w:ascii="Times New Roman" w:hAnsi="Times New Roman"/>
                <w:b/>
                <w:sz w:val="28"/>
                <w:lang w:val="kk-KZ"/>
              </w:rPr>
              <w:t>Қ «</w:t>
            </w:r>
            <w:r w:rsidRPr="00B920AB">
              <w:rPr>
                <w:rFonts w:ascii="Times New Roman" w:hAnsi="Times New Roman"/>
                <w:b/>
                <w:sz w:val="28"/>
              </w:rPr>
              <w:t>М.О. Әуезов атындағы Оңтүстік Қазақстан университеті</w:t>
            </w:r>
            <w:r w:rsidRPr="00B920AB">
              <w:rPr>
                <w:rFonts w:ascii="Times New Roman" w:hAnsi="Times New Roman"/>
                <w:b/>
                <w:sz w:val="28"/>
                <w:lang w:val="kk-KZ"/>
              </w:rPr>
              <w:t>»</w:t>
            </w:r>
          </w:p>
        </w:tc>
        <w:tc>
          <w:tcPr>
            <w:tcW w:w="1440" w:type="dxa"/>
          </w:tcPr>
          <w:p w:rsidR="00A96772" w:rsidRPr="00B920AB" w:rsidRDefault="00A96772" w:rsidP="00851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140" w:type="dxa"/>
          </w:tcPr>
          <w:p w:rsidR="00A96772" w:rsidRPr="00B920AB" w:rsidRDefault="00A96772" w:rsidP="00851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val="kk-KZ"/>
              </w:rPr>
            </w:pPr>
            <w:r w:rsidRPr="00B920AB">
              <w:rPr>
                <w:rFonts w:ascii="Times New Roman" w:hAnsi="Times New Roman"/>
                <w:b/>
                <w:sz w:val="28"/>
                <w:lang w:val="kk-KZ"/>
              </w:rPr>
              <w:t>НКАО «</w:t>
            </w:r>
            <w:r w:rsidRPr="00B920AB">
              <w:rPr>
                <w:rFonts w:ascii="Times New Roman" w:hAnsi="Times New Roman"/>
                <w:b/>
                <w:sz w:val="28"/>
              </w:rPr>
              <w:t xml:space="preserve">Южно-Казахстанский университет </w:t>
            </w:r>
          </w:p>
          <w:p w:rsidR="00A96772" w:rsidRPr="00B920AB" w:rsidRDefault="00A96772" w:rsidP="00851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val="kk-KZ"/>
              </w:rPr>
            </w:pPr>
            <w:r w:rsidRPr="00B920AB">
              <w:rPr>
                <w:rFonts w:ascii="Times New Roman" w:hAnsi="Times New Roman"/>
                <w:b/>
                <w:sz w:val="28"/>
              </w:rPr>
              <w:t>им. М.О. Ау</w:t>
            </w:r>
            <w:r w:rsidRPr="00B920AB">
              <w:rPr>
                <w:rFonts w:ascii="Times New Roman" w:hAnsi="Times New Roman"/>
                <w:b/>
                <w:sz w:val="28"/>
                <w:lang w:val="kk-KZ"/>
              </w:rPr>
              <w:t>э</w:t>
            </w:r>
            <w:r w:rsidRPr="00B920AB">
              <w:rPr>
                <w:rFonts w:ascii="Times New Roman" w:hAnsi="Times New Roman"/>
                <w:b/>
                <w:sz w:val="28"/>
              </w:rPr>
              <w:t>зова</w:t>
            </w:r>
            <w:r w:rsidRPr="00B920AB">
              <w:rPr>
                <w:rFonts w:ascii="Times New Roman" w:hAnsi="Times New Roman"/>
                <w:b/>
                <w:sz w:val="28"/>
                <w:lang w:val="kk-KZ"/>
              </w:rPr>
              <w:t>»</w:t>
            </w:r>
          </w:p>
        </w:tc>
      </w:tr>
      <w:tr w:rsidR="00A96772" w:rsidRPr="0085190E" w:rsidTr="00D92672">
        <w:tc>
          <w:tcPr>
            <w:tcW w:w="3780" w:type="dxa"/>
          </w:tcPr>
          <w:p w:rsidR="00A96772" w:rsidRPr="00B920AB" w:rsidRDefault="00A96772" w:rsidP="00851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val="kk-KZ"/>
              </w:rPr>
            </w:pPr>
            <w:r w:rsidRPr="00B920AB">
              <w:rPr>
                <w:rFonts w:ascii="Times New Roman" w:hAnsi="Times New Roman"/>
                <w:b/>
                <w:sz w:val="28"/>
              </w:rPr>
              <w:t>ХАТТАМА</w:t>
            </w:r>
            <w:r w:rsidRPr="00B920AB">
              <w:rPr>
                <w:rFonts w:ascii="Times New Roman" w:hAnsi="Times New Roman"/>
                <w:b/>
                <w:sz w:val="28"/>
                <w:lang w:val="kk-KZ"/>
              </w:rPr>
              <w:t xml:space="preserve"> (көшірме)</w:t>
            </w:r>
          </w:p>
          <w:p w:rsidR="00A96772" w:rsidRPr="00B920AB" w:rsidRDefault="00A96772" w:rsidP="00851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8"/>
                <w:lang w:val="kk-KZ"/>
              </w:rPr>
              <w:t>0</w:t>
            </w:r>
            <w:r w:rsidRPr="00B920AB">
              <w:rPr>
                <w:rFonts w:ascii="Times New Roman" w:hAnsi="Times New Roman"/>
                <w:b/>
                <w:sz w:val="28"/>
                <w:lang w:val="kk-KZ"/>
              </w:rPr>
              <w:t>.01.2021 ж. №</w:t>
            </w:r>
            <w:r w:rsidRPr="00B920AB">
              <w:rPr>
                <w:rFonts w:ascii="Times New Roman" w:hAnsi="Times New Roman"/>
                <w:b/>
                <w:sz w:val="28"/>
                <w:lang w:val="en-US"/>
              </w:rPr>
              <w:t>1</w:t>
            </w:r>
            <w:r w:rsidRPr="00B920AB">
              <w:rPr>
                <w:rFonts w:ascii="Times New Roman" w:hAnsi="Times New Roman"/>
                <w:b/>
                <w:sz w:val="28"/>
                <w:lang w:val="kk-KZ"/>
              </w:rPr>
              <w:t>1</w:t>
            </w:r>
          </w:p>
        </w:tc>
        <w:tc>
          <w:tcPr>
            <w:tcW w:w="1440" w:type="dxa"/>
          </w:tcPr>
          <w:p w:rsidR="00A96772" w:rsidRPr="00B920AB" w:rsidRDefault="00A96772" w:rsidP="00851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val="kk-KZ"/>
              </w:rPr>
            </w:pPr>
          </w:p>
        </w:tc>
        <w:tc>
          <w:tcPr>
            <w:tcW w:w="4140" w:type="dxa"/>
          </w:tcPr>
          <w:p w:rsidR="00A96772" w:rsidRPr="00B920AB" w:rsidRDefault="00A96772" w:rsidP="00851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val="kk-KZ"/>
              </w:rPr>
            </w:pPr>
            <w:r w:rsidRPr="00B920AB">
              <w:rPr>
                <w:rFonts w:ascii="Times New Roman" w:hAnsi="Times New Roman"/>
                <w:b/>
                <w:sz w:val="28"/>
                <w:lang w:val="kk-KZ"/>
              </w:rPr>
              <w:t>ПРОТОКОЛ (выписка)</w:t>
            </w:r>
          </w:p>
          <w:p w:rsidR="00A96772" w:rsidRPr="00B920AB" w:rsidRDefault="00A96772" w:rsidP="008519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8"/>
                <w:lang w:val="kk-KZ"/>
              </w:rPr>
              <w:t>0</w:t>
            </w:r>
            <w:r w:rsidRPr="00B920AB">
              <w:rPr>
                <w:rFonts w:ascii="Times New Roman" w:hAnsi="Times New Roman"/>
                <w:b/>
                <w:sz w:val="28"/>
                <w:lang w:val="kk-KZ"/>
              </w:rPr>
              <w:t>.01.2021г. №</w:t>
            </w:r>
            <w:r w:rsidRPr="00B920AB">
              <w:rPr>
                <w:rFonts w:ascii="Times New Roman" w:hAnsi="Times New Roman"/>
                <w:b/>
                <w:sz w:val="28"/>
                <w:lang w:val="en-US"/>
              </w:rPr>
              <w:t>1</w:t>
            </w:r>
            <w:r w:rsidRPr="00B920AB">
              <w:rPr>
                <w:rFonts w:ascii="Times New Roman" w:hAnsi="Times New Roman"/>
                <w:b/>
                <w:sz w:val="28"/>
                <w:lang w:val="kk-KZ"/>
              </w:rPr>
              <w:t>1</w:t>
            </w:r>
          </w:p>
        </w:tc>
      </w:tr>
    </w:tbl>
    <w:p w:rsidR="00A96772" w:rsidRPr="0085190E" w:rsidRDefault="00A96772" w:rsidP="0085190E">
      <w:pPr>
        <w:pStyle w:val="BodyText3"/>
        <w:jc w:val="center"/>
        <w:rPr>
          <w:sz w:val="24"/>
          <w:szCs w:val="24"/>
          <w:lang w:val="kk-KZ"/>
        </w:rPr>
      </w:pPr>
    </w:p>
    <w:p w:rsidR="00A96772" w:rsidRPr="0085190E" w:rsidRDefault="00A96772" w:rsidP="0085190E">
      <w:pPr>
        <w:pStyle w:val="BodyText3"/>
        <w:jc w:val="center"/>
        <w:rPr>
          <w:b/>
          <w:sz w:val="26"/>
          <w:szCs w:val="26"/>
          <w:lang w:val="kk-KZ"/>
        </w:rPr>
      </w:pPr>
      <w:r w:rsidRPr="0085190E">
        <w:rPr>
          <w:b/>
          <w:sz w:val="26"/>
          <w:szCs w:val="26"/>
          <w:lang w:val="kk-KZ"/>
        </w:rPr>
        <w:t>«Құрылыс материалдары, бұйымдары және конструкцияларының технологиясы» кафедрасының мәжілісі</w:t>
      </w:r>
    </w:p>
    <w:p w:rsidR="00A96772" w:rsidRDefault="00A96772" w:rsidP="0085190E">
      <w:pPr>
        <w:rPr>
          <w:rFonts w:ascii="Times New Roman" w:hAnsi="Times New Roman"/>
          <w:sz w:val="26"/>
          <w:szCs w:val="26"/>
          <w:lang w:val="kk-KZ"/>
        </w:rPr>
      </w:pPr>
    </w:p>
    <w:p w:rsidR="00A96772" w:rsidRPr="0085190E" w:rsidRDefault="00A96772" w:rsidP="0085190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85190E">
        <w:rPr>
          <w:rFonts w:ascii="Times New Roman" w:hAnsi="Times New Roman"/>
          <w:sz w:val="28"/>
          <w:szCs w:val="28"/>
          <w:lang w:val="kk-KZ"/>
        </w:rPr>
        <w:t>Төраға: Көпжасаров Б.Т.</w:t>
      </w:r>
    </w:p>
    <w:p w:rsidR="00A96772" w:rsidRPr="0085190E" w:rsidRDefault="00A96772" w:rsidP="0085190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85190E">
        <w:rPr>
          <w:rFonts w:ascii="Times New Roman" w:hAnsi="Times New Roman"/>
          <w:sz w:val="28"/>
          <w:szCs w:val="28"/>
          <w:lang w:val="kk-KZ"/>
        </w:rPr>
        <w:t>Хатшы: Жүсіпбеков Ә.Қ.</w:t>
      </w:r>
    </w:p>
    <w:p w:rsidR="00A96772" w:rsidRPr="0085190E" w:rsidRDefault="00A96772" w:rsidP="0085190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A96772" w:rsidRPr="0085190E" w:rsidRDefault="00A96772" w:rsidP="008519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5190E">
        <w:rPr>
          <w:rFonts w:ascii="Times New Roman" w:hAnsi="Times New Roman"/>
          <w:b/>
          <w:sz w:val="28"/>
          <w:szCs w:val="28"/>
          <w:lang w:val="kk-KZ"/>
        </w:rPr>
        <w:t>Қатысқандар:</w:t>
      </w:r>
      <w:r w:rsidRPr="0085190E">
        <w:rPr>
          <w:rFonts w:ascii="Times New Roman" w:hAnsi="Times New Roman"/>
          <w:sz w:val="28"/>
          <w:szCs w:val="28"/>
          <w:lang w:val="kk-KZ"/>
        </w:rPr>
        <w:t xml:space="preserve"> кафедра меңгерушісі т.ғ.к., доцен</w:t>
      </w:r>
      <w:r>
        <w:rPr>
          <w:rFonts w:ascii="Times New Roman" w:hAnsi="Times New Roman"/>
          <w:sz w:val="28"/>
          <w:szCs w:val="28"/>
          <w:lang w:val="kk-KZ"/>
        </w:rPr>
        <w:t xml:space="preserve">т Көпжасаров Б.Т., профессорлар </w:t>
      </w:r>
      <w:r w:rsidRPr="0085190E">
        <w:rPr>
          <w:rFonts w:ascii="Times New Roman" w:hAnsi="Times New Roman"/>
          <w:sz w:val="28"/>
          <w:szCs w:val="28"/>
          <w:lang w:val="kk-KZ"/>
        </w:rPr>
        <w:t>Сузев Н.А., Байбөлеков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5190E">
        <w:rPr>
          <w:rFonts w:ascii="Times New Roman" w:hAnsi="Times New Roman"/>
          <w:sz w:val="28"/>
          <w:szCs w:val="28"/>
          <w:lang w:val="kk-KZ"/>
        </w:rPr>
        <w:t>А.Б.,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5190E">
        <w:rPr>
          <w:rFonts w:ascii="Times New Roman" w:hAnsi="Times New Roman"/>
          <w:sz w:val="28"/>
          <w:szCs w:val="28"/>
          <w:lang w:val="kk-KZ"/>
        </w:rPr>
        <w:t>Ахметов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5190E">
        <w:rPr>
          <w:rFonts w:ascii="Times New Roman" w:hAnsi="Times New Roman"/>
          <w:sz w:val="28"/>
          <w:szCs w:val="28"/>
          <w:lang w:val="kk-KZ"/>
        </w:rPr>
        <w:t>А.Р.,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5190E">
        <w:rPr>
          <w:rFonts w:ascii="Times New Roman" w:hAnsi="Times New Roman"/>
          <w:sz w:val="28"/>
          <w:szCs w:val="28"/>
          <w:lang w:val="kk-KZ"/>
        </w:rPr>
        <w:t>доценттер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5190E">
        <w:rPr>
          <w:rFonts w:ascii="Times New Roman" w:hAnsi="Times New Roman"/>
          <w:sz w:val="28"/>
          <w:szCs w:val="28"/>
          <w:lang w:val="kk-KZ"/>
        </w:rPr>
        <w:t>Қалшабекова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5190E">
        <w:rPr>
          <w:rFonts w:ascii="Times New Roman" w:hAnsi="Times New Roman"/>
          <w:sz w:val="28"/>
          <w:szCs w:val="28"/>
          <w:lang w:val="kk-KZ"/>
        </w:rPr>
        <w:t xml:space="preserve">Э.Н.,  Рысдаулетов Р.А., Қамбаров М.Ә., аға оқытушылар Көпжасарова Г.Т., Жүсіпбеков Ә.Қ., Арынбаева Р.А.,  Нұрымбетова Р.У.,  зертхана меңгерушісі Сарсенбаев А.Б., лаборант Сопбекова М.Б. және докторант Құдабаев Р. Б., оқытушылар </w:t>
      </w:r>
      <w:r w:rsidRPr="0085190E">
        <w:rPr>
          <w:rFonts w:ascii="Times New Roman" w:hAnsi="Times New Roman"/>
          <w:color w:val="000000"/>
          <w:sz w:val="28"/>
          <w:szCs w:val="28"/>
          <w:lang w:val="kk-KZ"/>
        </w:rPr>
        <w:t>Ширинов А. К.,  Акилбеков Н. Н.</w:t>
      </w:r>
    </w:p>
    <w:p w:rsidR="00A96772" w:rsidRPr="0085190E" w:rsidRDefault="00A96772" w:rsidP="0085190E">
      <w:pPr>
        <w:ind w:firstLine="426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96772" w:rsidRPr="0085190E" w:rsidRDefault="00A96772" w:rsidP="0085190E">
      <w:pPr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85190E">
        <w:rPr>
          <w:rFonts w:ascii="Times New Roman" w:hAnsi="Times New Roman"/>
          <w:b/>
          <w:caps/>
          <w:sz w:val="28"/>
          <w:szCs w:val="28"/>
          <w:lang w:val="kk-KZ"/>
        </w:rPr>
        <w:t>Күн тәртібінде:</w:t>
      </w:r>
    </w:p>
    <w:p w:rsidR="00A96772" w:rsidRPr="0085190E" w:rsidRDefault="00A96772" w:rsidP="0085190E">
      <w:pPr>
        <w:tabs>
          <w:tab w:val="num" w:pos="0"/>
        </w:tabs>
        <w:jc w:val="both"/>
        <w:rPr>
          <w:rFonts w:ascii="Times New Roman" w:hAnsi="Times New Roman"/>
          <w:b/>
          <w:sz w:val="28"/>
          <w:szCs w:val="28"/>
          <w:lang w:val="kk-KZ" w:eastAsia="ko-KR"/>
        </w:rPr>
      </w:pPr>
      <w:r w:rsidRPr="0085190E">
        <w:rPr>
          <w:rFonts w:ascii="Times New Roman" w:hAnsi="Times New Roman"/>
          <w:b/>
          <w:sz w:val="28"/>
          <w:szCs w:val="28"/>
          <w:lang w:val="kk-KZ" w:eastAsia="ko-KR"/>
        </w:rPr>
        <w:t>5. Әртүрлі мәселелер</w:t>
      </w:r>
    </w:p>
    <w:p w:rsidR="00A96772" w:rsidRPr="0085190E" w:rsidRDefault="00A96772" w:rsidP="0085190E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85190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B2706">
        <w:rPr>
          <w:rFonts w:ascii="Times New Roman" w:hAnsi="Times New Roman"/>
          <w:sz w:val="28"/>
          <w:szCs w:val="28"/>
          <w:lang w:val="kk-KZ"/>
        </w:rPr>
        <w:t>«</w:t>
      </w:r>
      <w:r w:rsidRPr="007879E6">
        <w:rPr>
          <w:rFonts w:ascii="Times New Roman" w:hAnsi="Times New Roman"/>
          <w:sz w:val="28"/>
          <w:szCs w:val="28"/>
          <w:lang w:val="kk-KZ" w:eastAsia="ko-KR"/>
        </w:rPr>
        <w:t>Құрылыс материалдары, бұйымдары мен конструкцияларының технологиясы</w:t>
      </w:r>
      <w:r w:rsidRPr="009B2706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A62DA">
        <w:rPr>
          <w:rFonts w:ascii="Times New Roman" w:hAnsi="Times New Roman"/>
          <w:sz w:val="28"/>
          <w:szCs w:val="28"/>
          <w:lang w:val="kk-KZ"/>
        </w:rPr>
        <w:t>кафедрасының   доцент</w:t>
      </w:r>
      <w:r>
        <w:rPr>
          <w:rFonts w:ascii="Times New Roman" w:hAnsi="Times New Roman"/>
          <w:sz w:val="28"/>
          <w:szCs w:val="28"/>
          <w:lang w:val="kk-KZ"/>
        </w:rPr>
        <w:t>тері</w:t>
      </w:r>
      <w:r w:rsidRPr="00DA62D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879E6">
        <w:rPr>
          <w:rFonts w:ascii="Times New Roman" w:hAnsi="Times New Roman"/>
          <w:sz w:val="28"/>
          <w:szCs w:val="36"/>
          <w:lang w:val="kk-KZ"/>
        </w:rPr>
        <w:t>Көпжасаров Б.Т., Сузев Н.А.</w:t>
      </w:r>
      <w:r>
        <w:rPr>
          <w:rFonts w:ascii="Times New Roman" w:hAnsi="Times New Roman"/>
          <w:sz w:val="28"/>
          <w:szCs w:val="36"/>
          <w:lang w:val="kk-KZ"/>
        </w:rPr>
        <w:t xml:space="preserve"> және аға оқытушысы Жүсіпбеков Ә.Қ.</w:t>
      </w:r>
      <w:r>
        <w:rPr>
          <w:rFonts w:ascii="Times New Roman" w:hAnsi="Times New Roman"/>
          <w:b/>
          <w:sz w:val="28"/>
          <w:szCs w:val="36"/>
          <w:lang w:val="kk-KZ"/>
        </w:rPr>
        <w:t xml:space="preserve"> </w:t>
      </w:r>
      <w:r w:rsidRPr="009B2706">
        <w:rPr>
          <w:rFonts w:ascii="Times New Roman" w:hAnsi="Times New Roman"/>
          <w:sz w:val="28"/>
          <w:szCs w:val="28"/>
          <w:lang w:val="kk-KZ"/>
        </w:rPr>
        <w:t xml:space="preserve">дайындаған </w:t>
      </w:r>
      <w:r>
        <w:rPr>
          <w:rFonts w:ascii="Times New Roman" w:hAnsi="Times New Roman"/>
          <w:sz w:val="28"/>
          <w:szCs w:val="28"/>
          <w:lang w:val="kk-KZ" w:eastAsia="ko-KR"/>
        </w:rPr>
        <w:t xml:space="preserve">6В07340 </w:t>
      </w:r>
      <w:r w:rsidRPr="00943255">
        <w:rPr>
          <w:rFonts w:ascii="Times New Roman" w:hAnsi="Times New Roman"/>
          <w:sz w:val="28"/>
          <w:szCs w:val="28"/>
          <w:lang w:val="kk-KZ"/>
        </w:rPr>
        <w:t xml:space="preserve">– «Құрылыс материалдары, бұйымдары және конструкцияларын өндіру» </w:t>
      </w:r>
      <w:r>
        <w:rPr>
          <w:rFonts w:ascii="Times New Roman" w:hAnsi="Times New Roman"/>
          <w:sz w:val="28"/>
          <w:szCs w:val="28"/>
          <w:lang w:val="kk-KZ"/>
        </w:rPr>
        <w:t xml:space="preserve">Білім беру бағдарламалары бойынша 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студенттеріне </w:t>
      </w:r>
      <w:r>
        <w:rPr>
          <w:rFonts w:ascii="Times New Roman" w:hAnsi="Times New Roman"/>
          <w:sz w:val="28"/>
          <w:szCs w:val="28"/>
          <w:lang w:val="kk-KZ"/>
        </w:rPr>
        <w:t xml:space="preserve">арналған </w:t>
      </w:r>
      <w:r w:rsidRPr="00423BF5">
        <w:rPr>
          <w:rFonts w:ascii="Times New Roman" w:hAnsi="Times New Roman"/>
          <w:sz w:val="28"/>
          <w:szCs w:val="28"/>
          <w:lang w:val="kk-KZ"/>
        </w:rPr>
        <w:t>«</w:t>
      </w:r>
      <w:r w:rsidRPr="00534CBD">
        <w:rPr>
          <w:rFonts w:ascii="Times New Roman" w:hAnsi="Times New Roman"/>
          <w:sz w:val="28"/>
          <w:szCs w:val="28"/>
          <w:lang w:val="kk-KZ"/>
        </w:rPr>
        <w:t>Құрылыс материалдары өндірісі бойынша кәсіпорындары жобалау</w:t>
      </w:r>
      <w:r w:rsidRPr="00423BF5">
        <w:rPr>
          <w:rFonts w:ascii="Times New Roman" w:hAnsi="Times New Roman"/>
          <w:sz w:val="28"/>
          <w:szCs w:val="28"/>
          <w:lang w:val="kk-KZ"/>
        </w:rPr>
        <w:t>»</w:t>
      </w:r>
      <w:r w:rsidRPr="00534CBD">
        <w:rPr>
          <w:rFonts w:ascii="Times New Roman" w:hAnsi="Times New Roman"/>
          <w:sz w:val="28"/>
          <w:szCs w:val="28"/>
          <w:lang w:val="kk-KZ"/>
        </w:rPr>
        <w:t xml:space="preserve"> пәнінен оқу құралы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оқу құралы 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(көлемі </w:t>
      </w:r>
      <w:r>
        <w:rPr>
          <w:rFonts w:ascii="Times New Roman" w:hAnsi="Times New Roman"/>
          <w:sz w:val="28"/>
          <w:szCs w:val="28"/>
          <w:lang w:val="kk-KZ"/>
        </w:rPr>
        <w:t>5,6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 б.т.) </w:t>
      </w:r>
      <w:r w:rsidRPr="0085190E">
        <w:rPr>
          <w:rFonts w:ascii="Times New Roman" w:hAnsi="Times New Roman"/>
          <w:sz w:val="28"/>
          <w:szCs w:val="28"/>
          <w:lang w:val="kk-KZ"/>
        </w:rPr>
        <w:t xml:space="preserve"> факультеттің әдістемелік комиссиясында қарауға ұсыну.</w:t>
      </w:r>
    </w:p>
    <w:p w:rsidR="00A96772" w:rsidRPr="0085190E" w:rsidRDefault="00A96772" w:rsidP="0085190E">
      <w:pPr>
        <w:tabs>
          <w:tab w:val="num" w:pos="0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p w:rsidR="00A96772" w:rsidRPr="0085190E" w:rsidRDefault="00A96772" w:rsidP="0085190E">
      <w:pPr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85190E">
        <w:rPr>
          <w:rFonts w:ascii="Times New Roman" w:hAnsi="Times New Roman"/>
          <w:b/>
          <w:sz w:val="28"/>
          <w:szCs w:val="28"/>
          <w:lang w:val="kk-KZ"/>
        </w:rPr>
        <w:t xml:space="preserve">Күн тәртібіндегі аталған мәселе бойынша кафедраның доценттері  </w:t>
      </w:r>
      <w:r w:rsidRPr="00466C0E">
        <w:rPr>
          <w:rFonts w:ascii="Times New Roman" w:hAnsi="Times New Roman"/>
          <w:b/>
          <w:sz w:val="28"/>
          <w:szCs w:val="28"/>
          <w:lang w:val="kk-KZ"/>
        </w:rPr>
        <w:t>Рысдаулетов Р.А.,</w:t>
      </w:r>
      <w:r w:rsidRPr="0085190E">
        <w:rPr>
          <w:rFonts w:ascii="Times New Roman" w:hAnsi="Times New Roman"/>
          <w:b/>
          <w:sz w:val="28"/>
          <w:szCs w:val="28"/>
          <w:lang w:val="kk-KZ"/>
        </w:rPr>
        <w:t xml:space="preserve"> Қамбаров М.А. тыңдалды</w:t>
      </w:r>
      <w:r w:rsidRPr="0085190E">
        <w:rPr>
          <w:rFonts w:ascii="Times New Roman" w:hAnsi="Times New Roman"/>
          <w:sz w:val="28"/>
          <w:szCs w:val="28"/>
          <w:lang w:val="kk-KZ"/>
        </w:rPr>
        <w:t xml:space="preserve"> : </w:t>
      </w:r>
      <w:r w:rsidRPr="00DA62DA">
        <w:rPr>
          <w:rFonts w:ascii="Times New Roman" w:hAnsi="Times New Roman"/>
          <w:sz w:val="28"/>
          <w:szCs w:val="28"/>
          <w:lang w:val="kk-KZ"/>
        </w:rPr>
        <w:t>кафедрасының   доцент</w:t>
      </w:r>
      <w:r>
        <w:rPr>
          <w:rFonts w:ascii="Times New Roman" w:hAnsi="Times New Roman"/>
          <w:sz w:val="28"/>
          <w:szCs w:val="28"/>
          <w:lang w:val="kk-KZ"/>
        </w:rPr>
        <w:t>тері</w:t>
      </w:r>
      <w:r w:rsidRPr="00DA62D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879E6">
        <w:rPr>
          <w:rFonts w:ascii="Times New Roman" w:hAnsi="Times New Roman"/>
          <w:sz w:val="28"/>
          <w:szCs w:val="36"/>
          <w:lang w:val="kk-KZ"/>
        </w:rPr>
        <w:t>Көпжасаров Б.Т., Сузев Н.А.</w:t>
      </w:r>
      <w:r>
        <w:rPr>
          <w:rFonts w:ascii="Times New Roman" w:hAnsi="Times New Roman"/>
          <w:sz w:val="28"/>
          <w:szCs w:val="36"/>
          <w:lang w:val="kk-KZ"/>
        </w:rPr>
        <w:t xml:space="preserve"> және аға оқытушысы Жүсіпбеков Ә.Қ.</w:t>
      </w:r>
      <w:r>
        <w:rPr>
          <w:rFonts w:ascii="Times New Roman" w:hAnsi="Times New Roman"/>
          <w:b/>
          <w:sz w:val="28"/>
          <w:szCs w:val="36"/>
          <w:lang w:val="kk-KZ"/>
        </w:rPr>
        <w:t xml:space="preserve"> </w:t>
      </w:r>
      <w:r w:rsidRPr="009B2706">
        <w:rPr>
          <w:rFonts w:ascii="Times New Roman" w:hAnsi="Times New Roman"/>
          <w:sz w:val="28"/>
          <w:szCs w:val="28"/>
          <w:lang w:val="kk-KZ"/>
        </w:rPr>
        <w:t xml:space="preserve">дайындаған </w:t>
      </w:r>
      <w:r>
        <w:rPr>
          <w:rFonts w:ascii="Times New Roman" w:hAnsi="Times New Roman"/>
          <w:sz w:val="28"/>
          <w:szCs w:val="28"/>
          <w:lang w:val="kk-KZ" w:eastAsia="ko-KR"/>
        </w:rPr>
        <w:t xml:space="preserve">6В07340 </w:t>
      </w:r>
      <w:r w:rsidRPr="00943255">
        <w:rPr>
          <w:rFonts w:ascii="Times New Roman" w:hAnsi="Times New Roman"/>
          <w:sz w:val="28"/>
          <w:szCs w:val="28"/>
          <w:lang w:val="kk-KZ"/>
        </w:rPr>
        <w:t xml:space="preserve">– «Құрылыс материалдары, бұйымдары және конструкцияларын өндіру» </w:t>
      </w:r>
      <w:r>
        <w:rPr>
          <w:rFonts w:ascii="Times New Roman" w:hAnsi="Times New Roman"/>
          <w:sz w:val="28"/>
          <w:szCs w:val="28"/>
          <w:lang w:val="kk-KZ"/>
        </w:rPr>
        <w:t xml:space="preserve">Білім беру бағдарламалары бойынша 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студенттеріне </w:t>
      </w:r>
      <w:r>
        <w:rPr>
          <w:rFonts w:ascii="Times New Roman" w:hAnsi="Times New Roman"/>
          <w:sz w:val="28"/>
          <w:szCs w:val="28"/>
          <w:lang w:val="kk-KZ"/>
        </w:rPr>
        <w:t xml:space="preserve">арналған </w:t>
      </w:r>
      <w:r w:rsidRPr="00423BF5">
        <w:rPr>
          <w:rFonts w:ascii="Times New Roman" w:hAnsi="Times New Roman"/>
          <w:sz w:val="28"/>
          <w:szCs w:val="28"/>
          <w:lang w:val="kk-KZ"/>
        </w:rPr>
        <w:t>«</w:t>
      </w:r>
      <w:r w:rsidRPr="00534CBD">
        <w:rPr>
          <w:rFonts w:ascii="Times New Roman" w:hAnsi="Times New Roman"/>
          <w:sz w:val="28"/>
          <w:szCs w:val="28"/>
          <w:lang w:val="kk-KZ"/>
        </w:rPr>
        <w:t>Құрылыс материалдары өндірісі бойынша кәсіпорындары жобалау пәнінен оқу құралы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» </w:t>
      </w:r>
      <w:r>
        <w:rPr>
          <w:rFonts w:ascii="Times New Roman" w:hAnsi="Times New Roman"/>
          <w:sz w:val="28"/>
          <w:szCs w:val="28"/>
          <w:lang w:val="kk-KZ"/>
        </w:rPr>
        <w:t xml:space="preserve">оқу құралы </w:t>
      </w:r>
      <w:r w:rsidRPr="0085190E">
        <w:rPr>
          <w:rFonts w:ascii="Times New Roman" w:hAnsi="Times New Roman"/>
          <w:sz w:val="28"/>
          <w:szCs w:val="28"/>
          <w:lang w:val="kk-KZ"/>
        </w:rPr>
        <w:t>(</w:t>
      </w:r>
      <w:r w:rsidRPr="00423BF5">
        <w:rPr>
          <w:rFonts w:ascii="Times New Roman" w:hAnsi="Times New Roman"/>
          <w:sz w:val="28"/>
          <w:szCs w:val="28"/>
          <w:lang w:val="kk-KZ"/>
        </w:rPr>
        <w:t>көлемі</w:t>
      </w:r>
      <w:r w:rsidRPr="0085190E">
        <w:rPr>
          <w:rFonts w:ascii="Times New Roman" w:hAnsi="Times New Roman"/>
          <w:sz w:val="28"/>
          <w:szCs w:val="28"/>
          <w:lang w:val="kk-KZ"/>
        </w:rPr>
        <w:t xml:space="preserve"> 5</w:t>
      </w:r>
      <w:r>
        <w:rPr>
          <w:rFonts w:ascii="Times New Roman" w:hAnsi="Times New Roman"/>
          <w:sz w:val="28"/>
          <w:szCs w:val="28"/>
          <w:lang w:val="kk-KZ"/>
        </w:rPr>
        <w:t>,6</w:t>
      </w:r>
      <w:r w:rsidRPr="0085190E">
        <w:rPr>
          <w:rFonts w:ascii="Times New Roman" w:hAnsi="Times New Roman"/>
          <w:sz w:val="28"/>
          <w:szCs w:val="28"/>
          <w:lang w:val="kk-KZ"/>
        </w:rPr>
        <w:t xml:space="preserve"> б.т.) талқыға салды және оң пікір жазылғандығын айтып, университеттің Оқу-әдістемелік кеңесіне қарауға ұсынып </w:t>
      </w:r>
      <w:r w:rsidRPr="0085190E">
        <w:rPr>
          <w:rFonts w:ascii="Times New Roman" w:hAnsi="Times New Roman"/>
          <w:sz w:val="28"/>
          <w:szCs w:val="28"/>
          <w:lang w:val="kk-KZ" w:eastAsia="ko-KR"/>
        </w:rPr>
        <w:t>әдістемелік нұсқауды бекітуге ұсынды.</w:t>
      </w:r>
    </w:p>
    <w:p w:rsidR="00A96772" w:rsidRPr="0085190E" w:rsidRDefault="00A96772" w:rsidP="0085190E">
      <w:pPr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85190E">
        <w:rPr>
          <w:rFonts w:ascii="Times New Roman" w:hAnsi="Times New Roman"/>
          <w:b/>
          <w:sz w:val="28"/>
          <w:szCs w:val="28"/>
          <w:lang w:val="kk-KZ"/>
        </w:rPr>
        <w:t xml:space="preserve">Қаулы қабылданды: </w:t>
      </w:r>
      <w:r w:rsidRPr="0085190E">
        <w:rPr>
          <w:rFonts w:ascii="Times New Roman" w:hAnsi="Times New Roman"/>
          <w:sz w:val="28"/>
          <w:szCs w:val="28"/>
          <w:lang w:val="kk-KZ"/>
        </w:rPr>
        <w:t xml:space="preserve">доцент </w:t>
      </w:r>
      <w:r w:rsidRPr="007879E6">
        <w:rPr>
          <w:rFonts w:ascii="Times New Roman" w:hAnsi="Times New Roman"/>
          <w:sz w:val="28"/>
          <w:szCs w:val="36"/>
          <w:lang w:val="kk-KZ"/>
        </w:rPr>
        <w:t>Көпжасаров Б.Т., Сузев Н.А.</w:t>
      </w:r>
      <w:r>
        <w:rPr>
          <w:rFonts w:ascii="Times New Roman" w:hAnsi="Times New Roman"/>
          <w:sz w:val="28"/>
          <w:szCs w:val="36"/>
          <w:lang w:val="kk-KZ"/>
        </w:rPr>
        <w:t xml:space="preserve"> және аға оқытушысы Жүсіпбеков Ә.Қ.</w:t>
      </w:r>
      <w:r>
        <w:rPr>
          <w:rFonts w:ascii="Times New Roman" w:hAnsi="Times New Roman"/>
          <w:b/>
          <w:sz w:val="28"/>
          <w:szCs w:val="36"/>
          <w:lang w:val="kk-KZ"/>
        </w:rPr>
        <w:t xml:space="preserve"> </w:t>
      </w:r>
      <w:r w:rsidRPr="009B2706">
        <w:rPr>
          <w:rFonts w:ascii="Times New Roman" w:hAnsi="Times New Roman"/>
          <w:sz w:val="28"/>
          <w:szCs w:val="28"/>
          <w:lang w:val="kk-KZ"/>
        </w:rPr>
        <w:t xml:space="preserve">дайындаған </w:t>
      </w:r>
      <w:r>
        <w:rPr>
          <w:rFonts w:ascii="Times New Roman" w:hAnsi="Times New Roman"/>
          <w:sz w:val="28"/>
          <w:szCs w:val="28"/>
          <w:lang w:val="kk-KZ" w:eastAsia="ko-KR"/>
        </w:rPr>
        <w:t xml:space="preserve">6В07340 </w:t>
      </w:r>
      <w:r w:rsidRPr="00943255">
        <w:rPr>
          <w:rFonts w:ascii="Times New Roman" w:hAnsi="Times New Roman"/>
          <w:sz w:val="28"/>
          <w:szCs w:val="28"/>
          <w:lang w:val="kk-KZ"/>
        </w:rPr>
        <w:t xml:space="preserve">– «Құрылыс материалдары, бұйымдары және конструкцияларын өндіру» </w:t>
      </w:r>
      <w:r>
        <w:rPr>
          <w:rFonts w:ascii="Times New Roman" w:hAnsi="Times New Roman"/>
          <w:sz w:val="28"/>
          <w:szCs w:val="28"/>
          <w:lang w:val="kk-KZ"/>
        </w:rPr>
        <w:t xml:space="preserve">Білім беру бағдарламалары бойынша 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студенттеріне </w:t>
      </w:r>
      <w:r>
        <w:rPr>
          <w:rFonts w:ascii="Times New Roman" w:hAnsi="Times New Roman"/>
          <w:sz w:val="28"/>
          <w:szCs w:val="28"/>
          <w:lang w:val="kk-KZ"/>
        </w:rPr>
        <w:t xml:space="preserve">арналған </w:t>
      </w:r>
      <w:r w:rsidRPr="00423BF5">
        <w:rPr>
          <w:rFonts w:ascii="Times New Roman" w:hAnsi="Times New Roman"/>
          <w:sz w:val="28"/>
          <w:szCs w:val="28"/>
          <w:lang w:val="kk-KZ"/>
        </w:rPr>
        <w:t>«</w:t>
      </w:r>
      <w:r w:rsidRPr="00534CBD">
        <w:rPr>
          <w:rFonts w:ascii="Times New Roman" w:hAnsi="Times New Roman"/>
          <w:sz w:val="28"/>
          <w:szCs w:val="28"/>
          <w:lang w:val="kk-KZ"/>
        </w:rPr>
        <w:t>Құрылыс материалдары өндірісі бойынша кәсіпорындары жобалау пәнінен оқу құралы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» </w:t>
      </w:r>
      <w:r>
        <w:rPr>
          <w:rFonts w:ascii="Times New Roman" w:hAnsi="Times New Roman"/>
          <w:sz w:val="28"/>
          <w:szCs w:val="28"/>
          <w:lang w:val="kk-KZ"/>
        </w:rPr>
        <w:t xml:space="preserve">оқу құралы </w:t>
      </w:r>
      <w:r w:rsidRPr="0085190E">
        <w:rPr>
          <w:rFonts w:ascii="Times New Roman" w:hAnsi="Times New Roman"/>
          <w:sz w:val="28"/>
          <w:szCs w:val="28"/>
          <w:lang w:val="kk-KZ"/>
        </w:rPr>
        <w:t>факультеттің әдістемелік комиссиясында қарауға ұсынылсын</w:t>
      </w:r>
      <w:r w:rsidRPr="0085190E">
        <w:rPr>
          <w:rFonts w:ascii="Times New Roman" w:hAnsi="Times New Roman"/>
          <w:sz w:val="28"/>
          <w:szCs w:val="28"/>
          <w:lang w:val="kk-KZ" w:eastAsia="ko-KR"/>
        </w:rPr>
        <w:t>.</w:t>
      </w:r>
    </w:p>
    <w:p w:rsidR="00A96772" w:rsidRPr="0085190E" w:rsidRDefault="00A96772" w:rsidP="0085190E">
      <w:pPr>
        <w:pStyle w:val="BodyTextIndent3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8222" w:type="dxa"/>
        <w:tblInd w:w="817" w:type="dxa"/>
        <w:tblLook w:val="00A0"/>
      </w:tblPr>
      <w:tblGrid>
        <w:gridCol w:w="5670"/>
        <w:gridCol w:w="2552"/>
      </w:tblGrid>
      <w:tr w:rsidR="00A96772" w:rsidRPr="0085190E" w:rsidTr="00D92672">
        <w:tc>
          <w:tcPr>
            <w:tcW w:w="5670" w:type="dxa"/>
          </w:tcPr>
          <w:p w:rsidR="00A96772" w:rsidRPr="0085190E" w:rsidRDefault="00A96772" w:rsidP="00D9267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5190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Кафедра меңгерушісі:                                               </w:t>
            </w:r>
          </w:p>
        </w:tc>
        <w:tc>
          <w:tcPr>
            <w:tcW w:w="2552" w:type="dxa"/>
          </w:tcPr>
          <w:p w:rsidR="00A96772" w:rsidRPr="0085190E" w:rsidRDefault="00A96772" w:rsidP="00D92672">
            <w:pPr>
              <w:pStyle w:val="BodyTextIndent3"/>
              <w:ind w:left="0"/>
              <w:rPr>
                <w:rFonts w:ascii="Times New Roman" w:hAnsi="Times New Roman"/>
                <w:b/>
                <w:sz w:val="28"/>
                <w:szCs w:val="28"/>
                <w:lang w:val="sr-Cyrl-CS"/>
              </w:rPr>
            </w:pPr>
            <w:r w:rsidRPr="0085190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Көпжасаров Б.Т.</w:t>
            </w:r>
          </w:p>
        </w:tc>
      </w:tr>
      <w:tr w:rsidR="00A96772" w:rsidRPr="0085190E" w:rsidTr="00D92672">
        <w:tc>
          <w:tcPr>
            <w:tcW w:w="5670" w:type="dxa"/>
          </w:tcPr>
          <w:p w:rsidR="00A96772" w:rsidRPr="0085190E" w:rsidRDefault="00A96772" w:rsidP="00D92672">
            <w:pPr>
              <w:pStyle w:val="BodyTextIndent3"/>
              <w:ind w:left="0"/>
              <w:rPr>
                <w:rFonts w:ascii="Times New Roman" w:hAnsi="Times New Roman"/>
                <w:b/>
                <w:sz w:val="28"/>
                <w:szCs w:val="28"/>
                <w:lang w:val="sr-Cyrl-CS"/>
              </w:rPr>
            </w:pPr>
            <w:r w:rsidRPr="0085190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Хатшы:                                                                             </w:t>
            </w:r>
          </w:p>
        </w:tc>
        <w:tc>
          <w:tcPr>
            <w:tcW w:w="2552" w:type="dxa"/>
          </w:tcPr>
          <w:p w:rsidR="00A96772" w:rsidRPr="0085190E" w:rsidRDefault="00A96772" w:rsidP="00D92672">
            <w:pPr>
              <w:pStyle w:val="NoSpacing"/>
              <w:rPr>
                <w:rFonts w:ascii="Times New Roman" w:hAnsi="Times New Roman"/>
                <w:b/>
                <w:sz w:val="28"/>
                <w:szCs w:val="28"/>
                <w:lang w:val="sr-Cyrl-CS"/>
              </w:rPr>
            </w:pPr>
            <w:r w:rsidRPr="0085190E">
              <w:rPr>
                <w:rFonts w:ascii="Times New Roman" w:hAnsi="Times New Roman"/>
                <w:b/>
                <w:sz w:val="28"/>
                <w:szCs w:val="28"/>
                <w:lang w:val="kk-KZ" w:eastAsia="ko-KR"/>
              </w:rPr>
              <w:t>Жүсіпбеков Ә.Қ.</w:t>
            </w:r>
          </w:p>
        </w:tc>
      </w:tr>
    </w:tbl>
    <w:p w:rsidR="00A96772" w:rsidRPr="0085190E" w:rsidRDefault="00A96772" w:rsidP="00926BD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A96772" w:rsidRDefault="00A96772" w:rsidP="00926BD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sectPr w:rsidR="00A96772" w:rsidSect="007879E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772" w:rsidRDefault="00A96772" w:rsidP="001D4995">
      <w:pPr>
        <w:spacing w:after="0" w:line="240" w:lineRule="auto"/>
      </w:pPr>
      <w:r>
        <w:separator/>
      </w:r>
    </w:p>
  </w:endnote>
  <w:endnote w:type="continuationSeparator" w:id="0">
    <w:p w:rsidR="00A96772" w:rsidRDefault="00A96772" w:rsidP="001D4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/Kazakh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772" w:rsidRDefault="00A96772" w:rsidP="001D4995">
      <w:pPr>
        <w:spacing w:after="0" w:line="240" w:lineRule="auto"/>
      </w:pPr>
      <w:r>
        <w:separator/>
      </w:r>
    </w:p>
  </w:footnote>
  <w:footnote w:type="continuationSeparator" w:id="0">
    <w:p w:rsidR="00A96772" w:rsidRDefault="00A96772" w:rsidP="001D4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46D07"/>
    <w:multiLevelType w:val="hybridMultilevel"/>
    <w:tmpl w:val="EE8A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944DC1"/>
    <w:multiLevelType w:val="hybridMultilevel"/>
    <w:tmpl w:val="43BA99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587F65"/>
    <w:multiLevelType w:val="hybridMultilevel"/>
    <w:tmpl w:val="D6CE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3D81"/>
    <w:rsid w:val="00000EE4"/>
    <w:rsid w:val="000072B3"/>
    <w:rsid w:val="00013911"/>
    <w:rsid w:val="000259B6"/>
    <w:rsid w:val="0003154B"/>
    <w:rsid w:val="00034F84"/>
    <w:rsid w:val="000369FD"/>
    <w:rsid w:val="00043A8B"/>
    <w:rsid w:val="0004641C"/>
    <w:rsid w:val="000473F8"/>
    <w:rsid w:val="00047EC0"/>
    <w:rsid w:val="0005395B"/>
    <w:rsid w:val="00076759"/>
    <w:rsid w:val="00080F14"/>
    <w:rsid w:val="000860B7"/>
    <w:rsid w:val="00087631"/>
    <w:rsid w:val="0009152A"/>
    <w:rsid w:val="000B3E7A"/>
    <w:rsid w:val="000B753C"/>
    <w:rsid w:val="000C012A"/>
    <w:rsid w:val="000D238B"/>
    <w:rsid w:val="000D3B6F"/>
    <w:rsid w:val="000D5666"/>
    <w:rsid w:val="000D67A1"/>
    <w:rsid w:val="000D7930"/>
    <w:rsid w:val="000E11F8"/>
    <w:rsid w:val="00102178"/>
    <w:rsid w:val="00110526"/>
    <w:rsid w:val="00120846"/>
    <w:rsid w:val="0012129C"/>
    <w:rsid w:val="0012145F"/>
    <w:rsid w:val="00124766"/>
    <w:rsid w:val="0013368D"/>
    <w:rsid w:val="00134B76"/>
    <w:rsid w:val="0014145C"/>
    <w:rsid w:val="001426F5"/>
    <w:rsid w:val="001462B7"/>
    <w:rsid w:val="00154D51"/>
    <w:rsid w:val="00165F36"/>
    <w:rsid w:val="00173259"/>
    <w:rsid w:val="00177F03"/>
    <w:rsid w:val="00180111"/>
    <w:rsid w:val="00186F45"/>
    <w:rsid w:val="0019014E"/>
    <w:rsid w:val="00192645"/>
    <w:rsid w:val="00195BFF"/>
    <w:rsid w:val="001A27AD"/>
    <w:rsid w:val="001C6F53"/>
    <w:rsid w:val="001C7A00"/>
    <w:rsid w:val="001D4995"/>
    <w:rsid w:val="001D6607"/>
    <w:rsid w:val="001E22EA"/>
    <w:rsid w:val="001F305A"/>
    <w:rsid w:val="002041A9"/>
    <w:rsid w:val="00222A99"/>
    <w:rsid w:val="00223541"/>
    <w:rsid w:val="00224895"/>
    <w:rsid w:val="00227B91"/>
    <w:rsid w:val="00233820"/>
    <w:rsid w:val="002353BA"/>
    <w:rsid w:val="0024626A"/>
    <w:rsid w:val="0026500F"/>
    <w:rsid w:val="00265140"/>
    <w:rsid w:val="00272DEB"/>
    <w:rsid w:val="002750F2"/>
    <w:rsid w:val="002825D5"/>
    <w:rsid w:val="002854DB"/>
    <w:rsid w:val="00286B33"/>
    <w:rsid w:val="002903CC"/>
    <w:rsid w:val="002934F6"/>
    <w:rsid w:val="002B7819"/>
    <w:rsid w:val="002B7B77"/>
    <w:rsid w:val="002C0C04"/>
    <w:rsid w:val="002C45EB"/>
    <w:rsid w:val="002D06B9"/>
    <w:rsid w:val="002D1B93"/>
    <w:rsid w:val="002D56AB"/>
    <w:rsid w:val="002E20BB"/>
    <w:rsid w:val="002E329C"/>
    <w:rsid w:val="002E4FCE"/>
    <w:rsid w:val="002E56DB"/>
    <w:rsid w:val="002E79FC"/>
    <w:rsid w:val="002F19C3"/>
    <w:rsid w:val="002F53FC"/>
    <w:rsid w:val="003016C4"/>
    <w:rsid w:val="00302158"/>
    <w:rsid w:val="003026DC"/>
    <w:rsid w:val="00306C48"/>
    <w:rsid w:val="0031396F"/>
    <w:rsid w:val="00340C8F"/>
    <w:rsid w:val="00356548"/>
    <w:rsid w:val="00356C1D"/>
    <w:rsid w:val="00361065"/>
    <w:rsid w:val="00362AE9"/>
    <w:rsid w:val="003647FA"/>
    <w:rsid w:val="00370CAD"/>
    <w:rsid w:val="0037242A"/>
    <w:rsid w:val="003779CA"/>
    <w:rsid w:val="00380691"/>
    <w:rsid w:val="00381104"/>
    <w:rsid w:val="00384067"/>
    <w:rsid w:val="00386551"/>
    <w:rsid w:val="003A357A"/>
    <w:rsid w:val="003B052C"/>
    <w:rsid w:val="003B2087"/>
    <w:rsid w:val="003B7B0E"/>
    <w:rsid w:val="003D23BF"/>
    <w:rsid w:val="003D7B4D"/>
    <w:rsid w:val="003E0928"/>
    <w:rsid w:val="003F5393"/>
    <w:rsid w:val="003F66B6"/>
    <w:rsid w:val="0040262A"/>
    <w:rsid w:val="0040337F"/>
    <w:rsid w:val="00406880"/>
    <w:rsid w:val="00407856"/>
    <w:rsid w:val="00407E55"/>
    <w:rsid w:val="004171D2"/>
    <w:rsid w:val="00423BF5"/>
    <w:rsid w:val="00426A02"/>
    <w:rsid w:val="00427419"/>
    <w:rsid w:val="0043038B"/>
    <w:rsid w:val="00435EE1"/>
    <w:rsid w:val="00436426"/>
    <w:rsid w:val="004539C3"/>
    <w:rsid w:val="00456034"/>
    <w:rsid w:val="00461C71"/>
    <w:rsid w:val="0046481E"/>
    <w:rsid w:val="004650DD"/>
    <w:rsid w:val="00466C0E"/>
    <w:rsid w:val="004749F7"/>
    <w:rsid w:val="00484270"/>
    <w:rsid w:val="004852DD"/>
    <w:rsid w:val="0049073B"/>
    <w:rsid w:val="00492BC0"/>
    <w:rsid w:val="0049504C"/>
    <w:rsid w:val="004B28DA"/>
    <w:rsid w:val="004B7F4C"/>
    <w:rsid w:val="004C56DF"/>
    <w:rsid w:val="004C73F6"/>
    <w:rsid w:val="004E4A2A"/>
    <w:rsid w:val="004E6C3A"/>
    <w:rsid w:val="004E721F"/>
    <w:rsid w:val="004E7DE6"/>
    <w:rsid w:val="00511851"/>
    <w:rsid w:val="00513A56"/>
    <w:rsid w:val="00515626"/>
    <w:rsid w:val="00524498"/>
    <w:rsid w:val="0052458B"/>
    <w:rsid w:val="00533A41"/>
    <w:rsid w:val="00533B21"/>
    <w:rsid w:val="00533BBA"/>
    <w:rsid w:val="00534CBD"/>
    <w:rsid w:val="00537D10"/>
    <w:rsid w:val="00540C62"/>
    <w:rsid w:val="0054155D"/>
    <w:rsid w:val="00544A22"/>
    <w:rsid w:val="00545F70"/>
    <w:rsid w:val="005466BE"/>
    <w:rsid w:val="005524BA"/>
    <w:rsid w:val="00554651"/>
    <w:rsid w:val="0056537F"/>
    <w:rsid w:val="0057684C"/>
    <w:rsid w:val="0057733E"/>
    <w:rsid w:val="005779CA"/>
    <w:rsid w:val="00584417"/>
    <w:rsid w:val="005844BC"/>
    <w:rsid w:val="00597B79"/>
    <w:rsid w:val="005A2FC3"/>
    <w:rsid w:val="005B1396"/>
    <w:rsid w:val="005C0918"/>
    <w:rsid w:val="005C14BF"/>
    <w:rsid w:val="005C23FD"/>
    <w:rsid w:val="005C6108"/>
    <w:rsid w:val="005C7911"/>
    <w:rsid w:val="005E0ED8"/>
    <w:rsid w:val="005E3ED4"/>
    <w:rsid w:val="0061514C"/>
    <w:rsid w:val="00620FD4"/>
    <w:rsid w:val="0062703C"/>
    <w:rsid w:val="00635875"/>
    <w:rsid w:val="00640D73"/>
    <w:rsid w:val="00650E48"/>
    <w:rsid w:val="00667F25"/>
    <w:rsid w:val="00671FB8"/>
    <w:rsid w:val="00673ABF"/>
    <w:rsid w:val="00682D14"/>
    <w:rsid w:val="00682EAB"/>
    <w:rsid w:val="006876C7"/>
    <w:rsid w:val="0069518F"/>
    <w:rsid w:val="00697CDD"/>
    <w:rsid w:val="006B2989"/>
    <w:rsid w:val="006B37D8"/>
    <w:rsid w:val="006B5FA9"/>
    <w:rsid w:val="006C3454"/>
    <w:rsid w:val="006D0E72"/>
    <w:rsid w:val="006D6249"/>
    <w:rsid w:val="006E1BBB"/>
    <w:rsid w:val="006E35C7"/>
    <w:rsid w:val="006E518E"/>
    <w:rsid w:val="006F754B"/>
    <w:rsid w:val="00702C8B"/>
    <w:rsid w:val="00704B95"/>
    <w:rsid w:val="00705BD2"/>
    <w:rsid w:val="00710B3D"/>
    <w:rsid w:val="007119D0"/>
    <w:rsid w:val="00711B98"/>
    <w:rsid w:val="007133D6"/>
    <w:rsid w:val="00715D2A"/>
    <w:rsid w:val="00717341"/>
    <w:rsid w:val="00720AE0"/>
    <w:rsid w:val="007232FA"/>
    <w:rsid w:val="007307E7"/>
    <w:rsid w:val="007316BB"/>
    <w:rsid w:val="00731B08"/>
    <w:rsid w:val="007400E5"/>
    <w:rsid w:val="00740E9E"/>
    <w:rsid w:val="007430E5"/>
    <w:rsid w:val="00743266"/>
    <w:rsid w:val="00752BC6"/>
    <w:rsid w:val="00764BAB"/>
    <w:rsid w:val="00765272"/>
    <w:rsid w:val="0077565C"/>
    <w:rsid w:val="0077632B"/>
    <w:rsid w:val="00780CB7"/>
    <w:rsid w:val="00787274"/>
    <w:rsid w:val="007879E6"/>
    <w:rsid w:val="00793248"/>
    <w:rsid w:val="00795C89"/>
    <w:rsid w:val="007A7C3C"/>
    <w:rsid w:val="007B1DAA"/>
    <w:rsid w:val="007B2BF0"/>
    <w:rsid w:val="007B2EC4"/>
    <w:rsid w:val="007B5ACD"/>
    <w:rsid w:val="007B5C70"/>
    <w:rsid w:val="007C0DE7"/>
    <w:rsid w:val="007C7689"/>
    <w:rsid w:val="007D3747"/>
    <w:rsid w:val="007D5658"/>
    <w:rsid w:val="007E6A18"/>
    <w:rsid w:val="007F5DAD"/>
    <w:rsid w:val="007F72F6"/>
    <w:rsid w:val="008125D7"/>
    <w:rsid w:val="00812619"/>
    <w:rsid w:val="00812C56"/>
    <w:rsid w:val="0081507F"/>
    <w:rsid w:val="0081613E"/>
    <w:rsid w:val="00817929"/>
    <w:rsid w:val="008226F8"/>
    <w:rsid w:val="00823DE7"/>
    <w:rsid w:val="00843AC1"/>
    <w:rsid w:val="00845A88"/>
    <w:rsid w:val="0085190E"/>
    <w:rsid w:val="008528D8"/>
    <w:rsid w:val="0085336C"/>
    <w:rsid w:val="008568A6"/>
    <w:rsid w:val="00857617"/>
    <w:rsid w:val="00864326"/>
    <w:rsid w:val="008658FE"/>
    <w:rsid w:val="00867132"/>
    <w:rsid w:val="00870C34"/>
    <w:rsid w:val="00873A8A"/>
    <w:rsid w:val="00875703"/>
    <w:rsid w:val="008765C7"/>
    <w:rsid w:val="00893BF3"/>
    <w:rsid w:val="008B16C9"/>
    <w:rsid w:val="008B3EFC"/>
    <w:rsid w:val="008B4572"/>
    <w:rsid w:val="008B499D"/>
    <w:rsid w:val="008B53EF"/>
    <w:rsid w:val="008B62AC"/>
    <w:rsid w:val="008D20CD"/>
    <w:rsid w:val="008D3D9C"/>
    <w:rsid w:val="008D788E"/>
    <w:rsid w:val="008D7EA3"/>
    <w:rsid w:val="008E79B4"/>
    <w:rsid w:val="008F274E"/>
    <w:rsid w:val="008F5D9D"/>
    <w:rsid w:val="00903D81"/>
    <w:rsid w:val="0090415A"/>
    <w:rsid w:val="00907A35"/>
    <w:rsid w:val="00910E8C"/>
    <w:rsid w:val="00914492"/>
    <w:rsid w:val="00926BD9"/>
    <w:rsid w:val="00930544"/>
    <w:rsid w:val="00930CAE"/>
    <w:rsid w:val="00943255"/>
    <w:rsid w:val="00953145"/>
    <w:rsid w:val="00955532"/>
    <w:rsid w:val="00957BC7"/>
    <w:rsid w:val="00970D36"/>
    <w:rsid w:val="0097172E"/>
    <w:rsid w:val="00975C00"/>
    <w:rsid w:val="00980786"/>
    <w:rsid w:val="009830B3"/>
    <w:rsid w:val="00984025"/>
    <w:rsid w:val="0098788D"/>
    <w:rsid w:val="009915B3"/>
    <w:rsid w:val="009A4A3A"/>
    <w:rsid w:val="009B05A8"/>
    <w:rsid w:val="009B1FC0"/>
    <w:rsid w:val="009B2706"/>
    <w:rsid w:val="009B32AC"/>
    <w:rsid w:val="009D2E57"/>
    <w:rsid w:val="009D5E4B"/>
    <w:rsid w:val="009E3FFE"/>
    <w:rsid w:val="009E6C23"/>
    <w:rsid w:val="00A0790C"/>
    <w:rsid w:val="00A1314B"/>
    <w:rsid w:val="00A15C02"/>
    <w:rsid w:val="00A16D41"/>
    <w:rsid w:val="00A16FA7"/>
    <w:rsid w:val="00A175B7"/>
    <w:rsid w:val="00A2147B"/>
    <w:rsid w:val="00A2210C"/>
    <w:rsid w:val="00A227E1"/>
    <w:rsid w:val="00A31568"/>
    <w:rsid w:val="00A53EED"/>
    <w:rsid w:val="00A67D69"/>
    <w:rsid w:val="00A70A0C"/>
    <w:rsid w:val="00A71BC0"/>
    <w:rsid w:val="00A77AE2"/>
    <w:rsid w:val="00A840AF"/>
    <w:rsid w:val="00A84A43"/>
    <w:rsid w:val="00A923EE"/>
    <w:rsid w:val="00A92B8B"/>
    <w:rsid w:val="00A96772"/>
    <w:rsid w:val="00AA19A7"/>
    <w:rsid w:val="00AA34AF"/>
    <w:rsid w:val="00AC0591"/>
    <w:rsid w:val="00AC5C63"/>
    <w:rsid w:val="00AD0A32"/>
    <w:rsid w:val="00AD158E"/>
    <w:rsid w:val="00AD1D66"/>
    <w:rsid w:val="00AE10C5"/>
    <w:rsid w:val="00B1438C"/>
    <w:rsid w:val="00B14587"/>
    <w:rsid w:val="00B23541"/>
    <w:rsid w:val="00B3110C"/>
    <w:rsid w:val="00B35315"/>
    <w:rsid w:val="00B37C34"/>
    <w:rsid w:val="00B42638"/>
    <w:rsid w:val="00B447D4"/>
    <w:rsid w:val="00B51F09"/>
    <w:rsid w:val="00B5323E"/>
    <w:rsid w:val="00B57E07"/>
    <w:rsid w:val="00B66551"/>
    <w:rsid w:val="00B6712A"/>
    <w:rsid w:val="00B70B78"/>
    <w:rsid w:val="00B71F59"/>
    <w:rsid w:val="00B82E36"/>
    <w:rsid w:val="00B920AB"/>
    <w:rsid w:val="00BA070F"/>
    <w:rsid w:val="00BB40DB"/>
    <w:rsid w:val="00BC4C20"/>
    <w:rsid w:val="00BD3980"/>
    <w:rsid w:val="00BD497E"/>
    <w:rsid w:val="00BD538A"/>
    <w:rsid w:val="00BD769F"/>
    <w:rsid w:val="00BE107F"/>
    <w:rsid w:val="00BF321C"/>
    <w:rsid w:val="00C03EFB"/>
    <w:rsid w:val="00C04456"/>
    <w:rsid w:val="00C05793"/>
    <w:rsid w:val="00C103D5"/>
    <w:rsid w:val="00C108CF"/>
    <w:rsid w:val="00C12426"/>
    <w:rsid w:val="00C256C0"/>
    <w:rsid w:val="00C25A1A"/>
    <w:rsid w:val="00C30006"/>
    <w:rsid w:val="00C40369"/>
    <w:rsid w:val="00C41472"/>
    <w:rsid w:val="00C43550"/>
    <w:rsid w:val="00C51500"/>
    <w:rsid w:val="00C5569B"/>
    <w:rsid w:val="00C862D3"/>
    <w:rsid w:val="00C87C8D"/>
    <w:rsid w:val="00C93D98"/>
    <w:rsid w:val="00C95F3C"/>
    <w:rsid w:val="00CA1C35"/>
    <w:rsid w:val="00CA6B18"/>
    <w:rsid w:val="00CC5145"/>
    <w:rsid w:val="00CD30DD"/>
    <w:rsid w:val="00CE67AD"/>
    <w:rsid w:val="00CF5300"/>
    <w:rsid w:val="00D04F8B"/>
    <w:rsid w:val="00D1085E"/>
    <w:rsid w:val="00D11AC3"/>
    <w:rsid w:val="00D16DB2"/>
    <w:rsid w:val="00D20913"/>
    <w:rsid w:val="00D239CA"/>
    <w:rsid w:val="00D23E34"/>
    <w:rsid w:val="00D259C0"/>
    <w:rsid w:val="00D2660B"/>
    <w:rsid w:val="00D31841"/>
    <w:rsid w:val="00D43922"/>
    <w:rsid w:val="00D539D0"/>
    <w:rsid w:val="00D53D13"/>
    <w:rsid w:val="00D557D5"/>
    <w:rsid w:val="00D663EB"/>
    <w:rsid w:val="00D674D0"/>
    <w:rsid w:val="00D67993"/>
    <w:rsid w:val="00D7059B"/>
    <w:rsid w:val="00D74776"/>
    <w:rsid w:val="00D76C7D"/>
    <w:rsid w:val="00D85820"/>
    <w:rsid w:val="00D92672"/>
    <w:rsid w:val="00DA5077"/>
    <w:rsid w:val="00DA62DA"/>
    <w:rsid w:val="00DB0495"/>
    <w:rsid w:val="00DB4CD2"/>
    <w:rsid w:val="00DC1BC2"/>
    <w:rsid w:val="00DC2507"/>
    <w:rsid w:val="00DC6D16"/>
    <w:rsid w:val="00DE0E93"/>
    <w:rsid w:val="00DE117F"/>
    <w:rsid w:val="00DE5659"/>
    <w:rsid w:val="00DE5F3C"/>
    <w:rsid w:val="00DE6335"/>
    <w:rsid w:val="00DE76EA"/>
    <w:rsid w:val="00DF42B2"/>
    <w:rsid w:val="00DF53CE"/>
    <w:rsid w:val="00DF67DC"/>
    <w:rsid w:val="00DF68F8"/>
    <w:rsid w:val="00E0152E"/>
    <w:rsid w:val="00E15AC5"/>
    <w:rsid w:val="00E24531"/>
    <w:rsid w:val="00E25E57"/>
    <w:rsid w:val="00E26934"/>
    <w:rsid w:val="00E26F00"/>
    <w:rsid w:val="00E347FA"/>
    <w:rsid w:val="00E34C1E"/>
    <w:rsid w:val="00E36FF1"/>
    <w:rsid w:val="00E45336"/>
    <w:rsid w:val="00E500B6"/>
    <w:rsid w:val="00E5106C"/>
    <w:rsid w:val="00E54CF6"/>
    <w:rsid w:val="00E55589"/>
    <w:rsid w:val="00E6001E"/>
    <w:rsid w:val="00E670FB"/>
    <w:rsid w:val="00E731F7"/>
    <w:rsid w:val="00E82127"/>
    <w:rsid w:val="00E8300C"/>
    <w:rsid w:val="00E8632A"/>
    <w:rsid w:val="00E87A15"/>
    <w:rsid w:val="00E94EB5"/>
    <w:rsid w:val="00EA0DD2"/>
    <w:rsid w:val="00EA251D"/>
    <w:rsid w:val="00EB4E0D"/>
    <w:rsid w:val="00EC1CAE"/>
    <w:rsid w:val="00EC557F"/>
    <w:rsid w:val="00ED2588"/>
    <w:rsid w:val="00ED327C"/>
    <w:rsid w:val="00ED79E4"/>
    <w:rsid w:val="00EE08C2"/>
    <w:rsid w:val="00F0057A"/>
    <w:rsid w:val="00F03801"/>
    <w:rsid w:val="00F13728"/>
    <w:rsid w:val="00F13BCD"/>
    <w:rsid w:val="00F16059"/>
    <w:rsid w:val="00F2765E"/>
    <w:rsid w:val="00F2787D"/>
    <w:rsid w:val="00F279FE"/>
    <w:rsid w:val="00F3099A"/>
    <w:rsid w:val="00F3721A"/>
    <w:rsid w:val="00F62AA9"/>
    <w:rsid w:val="00F66BBB"/>
    <w:rsid w:val="00F74925"/>
    <w:rsid w:val="00F7770C"/>
    <w:rsid w:val="00F8243B"/>
    <w:rsid w:val="00FA438A"/>
    <w:rsid w:val="00FA6E9E"/>
    <w:rsid w:val="00FC64E4"/>
    <w:rsid w:val="00FC79A2"/>
    <w:rsid w:val="00FD0E80"/>
    <w:rsid w:val="00FE3298"/>
    <w:rsid w:val="00FE68EA"/>
    <w:rsid w:val="00FE7008"/>
    <w:rsid w:val="00FF3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D81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85190E"/>
    <w:pPr>
      <w:keepNext/>
      <w:spacing w:after="0" w:line="240" w:lineRule="auto"/>
      <w:jc w:val="right"/>
      <w:outlineLvl w:val="0"/>
    </w:pPr>
    <w:rPr>
      <w:rFonts w:ascii="Times/Kazakh" w:hAnsi="Times/Kazakh"/>
      <w:sz w:val="28"/>
      <w:szCs w:val="20"/>
      <w:lang w:val="kk-KZ" w:eastAsia="ko-K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5190E"/>
    <w:rPr>
      <w:rFonts w:ascii="Times/Kazakh" w:hAnsi="Times/Kazakh" w:cs="Times New Roman"/>
      <w:sz w:val="28"/>
      <w:lang w:val="kk-KZ" w:eastAsia="ko-KR"/>
    </w:rPr>
  </w:style>
  <w:style w:type="paragraph" w:styleId="NoSpacing">
    <w:name w:val="No Spacing"/>
    <w:aliases w:val="ARSH_N"/>
    <w:link w:val="NoSpacingChar"/>
    <w:uiPriority w:val="99"/>
    <w:qFormat/>
    <w:rsid w:val="00903D81"/>
    <w:rPr>
      <w:lang w:eastAsia="en-US"/>
    </w:rPr>
  </w:style>
  <w:style w:type="paragraph" w:styleId="ListParagraph">
    <w:name w:val="List Paragraph"/>
    <w:basedOn w:val="Normal"/>
    <w:uiPriority w:val="99"/>
    <w:qFormat/>
    <w:rsid w:val="00286B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D5E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5E4B"/>
    <w:rPr>
      <w:rFonts w:ascii="Tahoma" w:hAnsi="Tahoma"/>
      <w:sz w:val="16"/>
    </w:rPr>
  </w:style>
  <w:style w:type="paragraph" w:customStyle="1" w:styleId="1">
    <w:name w:val="Без интервала1"/>
    <w:uiPriority w:val="99"/>
    <w:rsid w:val="00AE10C5"/>
    <w:rPr>
      <w:rFonts w:eastAsia="Times New Roman"/>
      <w:lang w:eastAsia="en-US"/>
    </w:rPr>
  </w:style>
  <w:style w:type="paragraph" w:styleId="NormalWeb">
    <w:name w:val="Normal (Web)"/>
    <w:basedOn w:val="Normal"/>
    <w:uiPriority w:val="99"/>
    <w:rsid w:val="00AE10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">
    <w:name w:val="Без интервала2"/>
    <w:uiPriority w:val="99"/>
    <w:rsid w:val="003D7B4D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uiPriority w:val="99"/>
    <w:rsid w:val="00A77AE2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A77AE2"/>
    <w:rPr>
      <w:rFonts w:ascii="Times New Roman" w:hAnsi="Times New Roman" w:cs="Times New Roman"/>
      <w:sz w:val="28"/>
    </w:rPr>
  </w:style>
  <w:style w:type="paragraph" w:customStyle="1" w:styleId="3">
    <w:name w:val="Без интервала3"/>
    <w:uiPriority w:val="99"/>
    <w:rsid w:val="009830B3"/>
    <w:rPr>
      <w:rFonts w:eastAsia="Times New Roman"/>
      <w:lang w:eastAsia="en-US"/>
    </w:rPr>
  </w:style>
  <w:style w:type="paragraph" w:customStyle="1" w:styleId="10">
    <w:name w:val="Обычный1"/>
    <w:uiPriority w:val="99"/>
    <w:rsid w:val="00F13BCD"/>
    <w:pPr>
      <w:widowControl w:val="0"/>
    </w:pPr>
    <w:rPr>
      <w:rFonts w:cs="Calibri"/>
      <w:color w:val="000000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16DB2"/>
    <w:pPr>
      <w:spacing w:after="120"/>
      <w:ind w:left="283"/>
    </w:pPr>
    <w:rPr>
      <w:rFonts w:eastAsia="Calibr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16DB2"/>
    <w:rPr>
      <w:rFonts w:cs="Times New Roman"/>
      <w:sz w:val="22"/>
      <w:szCs w:val="22"/>
      <w:lang w:eastAsia="en-US"/>
    </w:rPr>
  </w:style>
  <w:style w:type="character" w:customStyle="1" w:styleId="a">
    <w:name w:val="Основной текст_"/>
    <w:basedOn w:val="DefaultParagraphFont"/>
    <w:link w:val="20"/>
    <w:uiPriority w:val="99"/>
    <w:locked/>
    <w:rsid w:val="00426A02"/>
    <w:rPr>
      <w:rFonts w:ascii="Times New Roman" w:hAnsi="Times New Roman" w:cs="Times New Roman"/>
      <w:spacing w:val="1"/>
      <w:sz w:val="15"/>
      <w:szCs w:val="15"/>
      <w:shd w:val="clear" w:color="auto" w:fill="FFFFFF"/>
    </w:rPr>
  </w:style>
  <w:style w:type="paragraph" w:customStyle="1" w:styleId="20">
    <w:name w:val="Основной текст2"/>
    <w:basedOn w:val="Normal"/>
    <w:link w:val="a"/>
    <w:uiPriority w:val="99"/>
    <w:rsid w:val="00426A02"/>
    <w:pPr>
      <w:widowControl w:val="0"/>
      <w:shd w:val="clear" w:color="auto" w:fill="FFFFFF"/>
      <w:spacing w:after="420" w:line="240" w:lineRule="atLeast"/>
      <w:jc w:val="center"/>
    </w:pPr>
    <w:rPr>
      <w:rFonts w:ascii="Times New Roman" w:hAnsi="Times New Roman"/>
      <w:spacing w:val="1"/>
      <w:sz w:val="15"/>
      <w:szCs w:val="15"/>
    </w:rPr>
  </w:style>
  <w:style w:type="character" w:customStyle="1" w:styleId="tlid-translation">
    <w:name w:val="tlid-translation"/>
    <w:basedOn w:val="DefaultParagraphFont"/>
    <w:uiPriority w:val="99"/>
    <w:rsid w:val="00426A02"/>
    <w:rPr>
      <w:rFonts w:cs="Times New Roman"/>
    </w:rPr>
  </w:style>
  <w:style w:type="paragraph" w:customStyle="1" w:styleId="11">
    <w:name w:val="Абзац списка1"/>
    <w:basedOn w:val="Normal"/>
    <w:uiPriority w:val="99"/>
    <w:rsid w:val="00C30006"/>
    <w:pPr>
      <w:ind w:left="720"/>
      <w:contextualSpacing/>
    </w:pPr>
    <w:rPr>
      <w:rFonts w:eastAsia="Calibri"/>
    </w:rPr>
  </w:style>
  <w:style w:type="paragraph" w:styleId="Footer">
    <w:name w:val="footer"/>
    <w:aliases w:val="Знак"/>
    <w:basedOn w:val="Normal"/>
    <w:link w:val="FooterChar"/>
    <w:uiPriority w:val="99"/>
    <w:rsid w:val="003B052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aliases w:val="Знак Char"/>
    <w:basedOn w:val="DefaultParagraphFont"/>
    <w:link w:val="Footer"/>
    <w:uiPriority w:val="99"/>
    <w:locked/>
    <w:rsid w:val="003B052C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1D4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D4995"/>
    <w:rPr>
      <w:rFonts w:eastAsia="Times New Roman" w:cs="Times New Roman"/>
      <w:sz w:val="22"/>
      <w:szCs w:val="22"/>
    </w:rPr>
  </w:style>
  <w:style w:type="character" w:customStyle="1" w:styleId="FontStyle34">
    <w:name w:val="Font Style34"/>
    <w:uiPriority w:val="99"/>
    <w:rsid w:val="001D4995"/>
    <w:rPr>
      <w:rFonts w:ascii="Times New Roman" w:hAnsi="Times New Roman"/>
      <w:sz w:val="14"/>
    </w:rPr>
  </w:style>
  <w:style w:type="paragraph" w:styleId="Title">
    <w:name w:val="Title"/>
    <w:basedOn w:val="Normal"/>
    <w:link w:val="TitleChar"/>
    <w:uiPriority w:val="99"/>
    <w:qFormat/>
    <w:locked/>
    <w:rsid w:val="008D788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8D788E"/>
    <w:rPr>
      <w:rFonts w:ascii="Times New Roman" w:hAnsi="Times New Roman" w:cs="Times New Roman"/>
      <w:b/>
      <w:sz w:val="24"/>
    </w:rPr>
  </w:style>
  <w:style w:type="character" w:customStyle="1" w:styleId="NoSpacingChar">
    <w:name w:val="No Spacing Char"/>
    <w:aliases w:val="ARSH_N Char"/>
    <w:link w:val="NoSpacing"/>
    <w:uiPriority w:val="99"/>
    <w:locked/>
    <w:rsid w:val="00A71BC0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0B753C"/>
    <w:pPr>
      <w:spacing w:after="120" w:line="240" w:lineRule="auto"/>
      <w:ind w:left="283"/>
    </w:pPr>
    <w:rPr>
      <w:rFonts w:eastAsia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B753C"/>
    <w:rPr>
      <w:rFonts w:cs="Times New Roman"/>
      <w:sz w:val="16"/>
      <w:szCs w:val="16"/>
    </w:rPr>
  </w:style>
  <w:style w:type="character" w:customStyle="1" w:styleId="FontStyle17">
    <w:name w:val="Font Style17"/>
    <w:uiPriority w:val="99"/>
    <w:rsid w:val="00AA19A7"/>
    <w:rPr>
      <w:rFonts w:ascii="Times New Roman" w:hAnsi="Times New Roman"/>
      <w:sz w:val="20"/>
    </w:rPr>
  </w:style>
  <w:style w:type="paragraph" w:customStyle="1" w:styleId="4">
    <w:name w:val="Без интервала4"/>
    <w:uiPriority w:val="99"/>
    <w:rsid w:val="00E82127"/>
    <w:rPr>
      <w:rFonts w:eastAsia="Times New Roman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720AE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20AE0"/>
    <w:rPr>
      <w:rFonts w:eastAsia="Times New Roman" w:cs="Times New Roman"/>
      <w:sz w:val="22"/>
      <w:szCs w:val="22"/>
    </w:rPr>
  </w:style>
  <w:style w:type="character" w:styleId="Strong">
    <w:name w:val="Strong"/>
    <w:basedOn w:val="DefaultParagraphFont"/>
    <w:uiPriority w:val="99"/>
    <w:qFormat/>
    <w:locked/>
    <w:rsid w:val="0026500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03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328</TotalTime>
  <Pages>3</Pages>
  <Words>564</Words>
  <Characters>3216</Characters>
  <Application>Microsoft Office Outlook</Application>
  <DocSecurity>0</DocSecurity>
  <Lines>0</Lines>
  <Paragraphs>0</Paragraphs>
  <ScaleCrop>false</ScaleCrop>
  <Company>UKGU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Алмахан</cp:lastModifiedBy>
  <cp:revision>107</cp:revision>
  <cp:lastPrinted>2021-06-08T09:56:00Z</cp:lastPrinted>
  <dcterms:created xsi:type="dcterms:W3CDTF">2020-08-22T03:47:00Z</dcterms:created>
  <dcterms:modified xsi:type="dcterms:W3CDTF">2021-06-21T05:33:00Z</dcterms:modified>
</cp:coreProperties>
</file>